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customXml/itemProps6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0A5EC995" w14:textId="413D4F58" w:rsidR="00F80B3D" w:rsidRPr="00A077A3" w:rsidRDefault="00A077A3" w:rsidP="00652715">
      <w:pPr>
        <w:jc w:val="center"/>
        <w:rPr>
          <w:b/>
        </w:rPr>
      </w:pPr>
      <w:r w:rsidRPr="00A077A3">
        <w:rPr>
          <w:b/>
        </w:rPr>
        <w:t>Gui</w:t>
      </w:r>
      <w:r w:rsidR="00C14CF5">
        <w:rPr>
          <w:b/>
        </w:rPr>
        <w:t>ão</w:t>
      </w:r>
      <w:r w:rsidRPr="00A077A3">
        <w:rPr>
          <w:b/>
        </w:rPr>
        <w:t xml:space="preserve"> para Oradores e M</w:t>
      </w:r>
      <w:r>
        <w:rPr>
          <w:b/>
        </w:rPr>
        <w:t>oderadores</w:t>
      </w:r>
    </w:p>
    <w:p w14:paraId="7168069C" w14:textId="77777777" w:rsidR="00652715" w:rsidRPr="00A077A3" w:rsidRDefault="00652715" w:rsidP="00F27A87"/>
    <w:p w14:paraId="56DDFEF4" w14:textId="27E69048" w:rsidR="00A077A3" w:rsidRPr="00A077A3" w:rsidRDefault="00A077A3">
      <w:pPr>
        <w:jc w:val="both"/>
      </w:pPr>
      <w:r w:rsidRPr="00A077A3">
        <w:t>Este document</w:t>
      </w:r>
      <w:r>
        <w:t xml:space="preserve">o </w:t>
      </w:r>
      <w:r w:rsidRPr="00A077A3">
        <w:t>tem como o</w:t>
      </w:r>
      <w:r>
        <w:t xml:space="preserve">bjetivo informar os oradores e moderadores do 1º seminário EUROSAI-AFROSAI quanto ao que lhes é esperado em cada momento do evento, </w:t>
      </w:r>
      <w:r w:rsidR="00D03EDA">
        <w:t>muito embora haja</w:t>
      </w:r>
      <w:r>
        <w:t xml:space="preserve"> liberdade </w:t>
      </w:r>
      <w:r w:rsidR="00D03EDA">
        <w:t xml:space="preserve">total </w:t>
      </w:r>
      <w:r>
        <w:t xml:space="preserve">de conteúdo e formato </w:t>
      </w:r>
      <w:r w:rsidR="00D03EDA">
        <w:t xml:space="preserve">de </w:t>
      </w:r>
      <w:r>
        <w:t>discurso.</w:t>
      </w:r>
    </w:p>
    <w:p w14:paraId="6FBA8CA9" w14:textId="77777777" w:rsidR="00A077A3" w:rsidRPr="00A077A3" w:rsidRDefault="00A077A3">
      <w:pPr>
        <w:jc w:val="both"/>
      </w:pPr>
    </w:p>
    <w:p w14:paraId="05016681" w14:textId="06957961" w:rsidR="00A077A3" w:rsidRPr="00A077A3" w:rsidRDefault="00A077A3" w:rsidP="00652715">
      <w:pPr>
        <w:jc w:val="both"/>
        <w:rPr>
          <w:b/>
        </w:rPr>
      </w:pPr>
      <w:r w:rsidRPr="00A077A3">
        <w:rPr>
          <w:b/>
        </w:rPr>
        <w:t>Informação geral sobre os idiomas do seminário</w:t>
      </w:r>
      <w:r w:rsidR="00263FF6">
        <w:rPr>
          <w:b/>
        </w:rPr>
        <w:t>:</w:t>
      </w:r>
    </w:p>
    <w:p w14:paraId="16EF2C78" w14:textId="2E322827" w:rsidR="00AD6C94" w:rsidRDefault="00AD6C94" w:rsidP="00652715">
      <w:pPr>
        <w:jc w:val="both"/>
        <w:rPr>
          <w:b/>
        </w:rPr>
      </w:pPr>
    </w:p>
    <w:p w14:paraId="553B1A3D" w14:textId="252BE79C" w:rsidR="00A077A3" w:rsidRPr="00A077A3" w:rsidRDefault="00A077A3" w:rsidP="00652715">
      <w:pPr>
        <w:jc w:val="both"/>
        <w:rPr>
          <w:u w:val="single"/>
        </w:rPr>
      </w:pPr>
      <w:r w:rsidRPr="00A077A3">
        <w:rPr>
          <w:u w:val="single"/>
        </w:rPr>
        <w:t>Sessões plenárias:</w:t>
      </w:r>
      <w:r w:rsidRPr="00A077A3">
        <w:t xml:space="preserve"> Estará disponível </w:t>
      </w:r>
      <w:r>
        <w:t>a</w:t>
      </w:r>
      <w:r w:rsidRPr="00A077A3">
        <w:t xml:space="preserve"> interpretação s</w:t>
      </w:r>
      <w:r>
        <w:t xml:space="preserve">imultânea de inglês, português e francês. Os discursos, apresentações e outras intervenções podem ser feitas </w:t>
      </w:r>
      <w:r w:rsidR="008319FC">
        <w:t>n</w:t>
      </w:r>
      <w:r>
        <w:t>um destes idiomas.</w:t>
      </w:r>
    </w:p>
    <w:p w14:paraId="3EDF6A02" w14:textId="77777777" w:rsidR="007A52AB" w:rsidRPr="00F1266E" w:rsidRDefault="007A52AB" w:rsidP="007A52AB">
      <w:pPr>
        <w:jc w:val="both"/>
        <w:rPr>
          <w:i/>
          <w:u w:val="single"/>
        </w:rPr>
      </w:pPr>
    </w:p>
    <w:p w14:paraId="2C2D37E4" w14:textId="0BDB5DF7" w:rsidR="007A52AB" w:rsidRPr="007A52AB" w:rsidRDefault="007A52AB" w:rsidP="007A52AB">
      <w:pPr>
        <w:jc w:val="both"/>
        <w:rPr>
          <w:u w:val="single"/>
        </w:rPr>
      </w:pPr>
      <w:r w:rsidRPr="00F1266E">
        <w:rPr>
          <w:i/>
          <w:u w:val="single"/>
        </w:rPr>
        <w:t>Workshops</w:t>
      </w:r>
      <w:r w:rsidR="00C20B92">
        <w:rPr>
          <w:i/>
        </w:rPr>
        <w:t> </w:t>
      </w:r>
      <w:r w:rsidRPr="00F1266E">
        <w:rPr>
          <w:i/>
        </w:rPr>
        <w:t>-</w:t>
      </w:r>
      <w:r w:rsidR="00C20B92">
        <w:rPr>
          <w:i/>
        </w:rPr>
        <w:t> </w:t>
      </w:r>
      <w:r w:rsidRPr="00F1266E">
        <w:t xml:space="preserve">Haverá 4 </w:t>
      </w:r>
      <w:r w:rsidRPr="00F1266E">
        <w:rPr>
          <w:i/>
        </w:rPr>
        <w:t>workshops</w:t>
      </w:r>
      <w:r w:rsidRPr="00F1266E">
        <w:t xml:space="preserve">. </w:t>
      </w:r>
      <w:r w:rsidR="00F23E36">
        <w:t>O</w:t>
      </w:r>
      <w:r w:rsidRPr="007A52AB">
        <w:t xml:space="preserve"> workshop 2 será realizad</w:t>
      </w:r>
      <w:r w:rsidR="00F23E36">
        <w:t>o</w:t>
      </w:r>
      <w:r w:rsidRPr="007A52AB">
        <w:t xml:space="preserve"> e</w:t>
      </w:r>
      <w:r>
        <w:t xml:space="preserve">m francês e todos </w:t>
      </w:r>
      <w:r w:rsidR="00F23E36">
        <w:t>o</w:t>
      </w:r>
      <w:r>
        <w:t>s outr</w:t>
      </w:r>
      <w:r w:rsidR="00F23E36">
        <w:t>o</w:t>
      </w:r>
      <w:r>
        <w:t>s em inglês. Os int</w:t>
      </w:r>
      <w:r w:rsidR="00F23E36">
        <w:t>é</w:t>
      </w:r>
      <w:r>
        <w:t>rpretes e colegas do Tribunal de Contas podem, se necessário, auxiliar os participantes que pretendam intervir e não estejam à vontade com o inglês.</w:t>
      </w:r>
    </w:p>
    <w:p w14:paraId="19B8F127" w14:textId="77777777" w:rsidR="007A52AB" w:rsidRPr="007A52AB" w:rsidRDefault="007A52AB">
      <w:pPr>
        <w:ind w:left="284"/>
        <w:jc w:val="both"/>
      </w:pPr>
    </w:p>
    <w:p w14:paraId="4CB1B897" w14:textId="77777777" w:rsidR="00EE4666" w:rsidRPr="00F1266E" w:rsidRDefault="00EE4666" w:rsidP="00F27A87">
      <w:pPr>
        <w:ind w:left="284"/>
        <w:jc w:val="both"/>
      </w:pPr>
    </w:p>
    <w:p w14:paraId="005F96D2" w14:textId="0805040D" w:rsidR="008319FC" w:rsidRDefault="00041C58" w:rsidP="00F27A87">
      <w:pPr>
        <w:ind w:left="284"/>
        <w:jc w:val="both"/>
      </w:pPr>
      <w:r w:rsidRPr="00D94696">
        <w:rPr>
          <w:noProof/>
          <w:lang w:eastAsia="pt-PT"/>
        </w:rPr>
        <mc:AlternateContent>
          <mc:Choice Requires="wpg">
            <w:drawing>
              <wp:anchor distT="0" distB="0" distL="228600" distR="228600" simplePos="0" relativeHeight="251657728" behindDoc="0" locked="0" layoutInCell="1" allowOverlap="1" wp14:anchorId="274BA708" wp14:editId="3C2CF988">
                <wp:simplePos x="0" y="0"/>
                <wp:positionH relativeFrom="margin">
                  <wp:posOffset>-163830</wp:posOffset>
                </wp:positionH>
                <wp:positionV relativeFrom="page">
                  <wp:posOffset>4962525</wp:posOffset>
                </wp:positionV>
                <wp:extent cx="2962275" cy="1129030"/>
                <wp:effectExtent l="0" t="0" r="9525" b="13970"/>
                <wp:wrapSquare wrapText="bothSides"/>
                <wp:docPr id="29" name="Grupo 17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962275" cy="1129030"/>
                          <a:chOff x="-187211" y="-62454"/>
                          <a:chExt cx="3647998" cy="1463497"/>
                        </a:xfrm>
                      </wpg:grpSpPr>
                      <wpg:grpSp>
                        <wpg:cNvPr id="30" name="Grupo 175"/>
                        <wpg:cNvGrpSpPr/>
                        <wpg:grpSpPr>
                          <a:xfrm>
                            <a:off x="-113716" y="19050"/>
                            <a:ext cx="2354086" cy="832104"/>
                            <a:chOff x="154176" y="0"/>
                            <a:chExt cx="1540682" cy="1024128"/>
                          </a:xfrm>
                        </wpg:grpSpPr>
                        <wps:wsp>
                          <wps:cNvPr id="31" name="Retângulo 10"/>
                          <wps:cNvSpPr/>
                          <wps:spPr>
                            <a:xfrm>
                              <a:off x="228600" y="0"/>
                              <a:ext cx="1466258" cy="1012274"/>
                            </a:xfrm>
                            <a:custGeom>
                              <a:avLst/>
                              <a:gdLst>
                                <a:gd name="connsiteX0" fmla="*/ 0 w 2240281"/>
                                <a:gd name="connsiteY0" fmla="*/ 0 h 822960"/>
                                <a:gd name="connsiteX1" fmla="*/ 2240281 w 2240281"/>
                                <a:gd name="connsiteY1" fmla="*/ 0 h 822960"/>
                                <a:gd name="connsiteX2" fmla="*/ 2240281 w 2240281"/>
                                <a:gd name="connsiteY2" fmla="*/ 822960 h 822960"/>
                                <a:gd name="connsiteX3" fmla="*/ 0 w 2240281"/>
                                <a:gd name="connsiteY3" fmla="*/ 822960 h 822960"/>
                                <a:gd name="connsiteX4" fmla="*/ 0 w 2240281"/>
                                <a:gd name="connsiteY4" fmla="*/ 0 h 822960"/>
                                <a:gd name="connsiteX0" fmla="*/ 0 w 2240281"/>
                                <a:gd name="connsiteY0" fmla="*/ 0 h 822960"/>
                                <a:gd name="connsiteX1" fmla="*/ 2240281 w 2240281"/>
                                <a:gd name="connsiteY1" fmla="*/ 0 h 822960"/>
                                <a:gd name="connsiteX2" fmla="*/ 1659256 w 2240281"/>
                                <a:gd name="connsiteY2" fmla="*/ 222885 h 822960"/>
                                <a:gd name="connsiteX3" fmla="*/ 0 w 2240281"/>
                                <a:gd name="connsiteY3" fmla="*/ 822960 h 822960"/>
                                <a:gd name="connsiteX4" fmla="*/ 0 w 2240281"/>
                                <a:gd name="connsiteY4" fmla="*/ 0 h 822960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  <a:cxn ang="0">
                                  <a:pos x="connsiteX4" y="connsiteY4"/>
                                </a:cxn>
                              </a:cxnLst>
                              <a:rect l="l" t="t" r="r" b="b"/>
                              <a:pathLst>
                                <a:path w="2240281" h="822960">
                                  <a:moveTo>
                                    <a:pt x="0" y="0"/>
                                  </a:moveTo>
                                  <a:lnTo>
                                    <a:pt x="2240281" y="0"/>
                                  </a:lnTo>
                                  <a:lnTo>
                                    <a:pt x="1659256" y="222885"/>
                                  </a:lnTo>
                                  <a:lnTo>
                                    <a:pt x="0" y="822960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chemeClr val="accent1"/>
                            </a:soli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60" name="Retângulo 160"/>
                          <wps:cNvSpPr/>
                          <wps:spPr>
                            <a:xfrm>
                              <a:off x="154176" y="0"/>
                              <a:ext cx="1472184" cy="1024128"/>
                            </a:xfrm>
                            <a:prstGeom prst="rect">
                              <a:avLst/>
                            </a:prstGeom>
                            <a:blipFill>
                              <a:blip r:embed="rId13"/>
                              <a:stretch>
                                <a:fillRect/>
                              </a:stretch>
                            </a:blip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s:wsp>
                        <wps:cNvPr id="161" name="Caixa de Texto 178"/>
                        <wps:cNvSpPr txBox="1"/>
                        <wps:spPr>
                          <a:xfrm>
                            <a:off x="-187211" y="-62454"/>
                            <a:ext cx="3647998" cy="1463497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731E52AA" w14:textId="77777777" w:rsidR="00B55D4F" w:rsidRDefault="00B55D4F" w:rsidP="00B55D4F">
                              <w:pPr>
                                <w:ind w:left="504"/>
                                <w:jc w:val="right"/>
                                <w:rPr>
                                  <w:smallCaps/>
                                  <w:color w:val="C0504D" w:themeColor="accent2"/>
                                  <w:sz w:val="28"/>
                                  <w:szCs w:val="28"/>
                                </w:rPr>
                              </w:pPr>
                            </w:p>
                            <w:p w14:paraId="3A44A482" w14:textId="5564F0C3" w:rsidR="008319FC" w:rsidRDefault="008319FC" w:rsidP="008319FC">
                              <w:pPr>
                                <w:pStyle w:val="SemEspaamento"/>
                                <w:ind w:left="1418"/>
                                <w:rPr>
                                  <w:rFonts w:ascii="ScalaSans" w:eastAsiaTheme="minorHAnsi" w:hAnsi="ScalaSans" w:cs="Times New Roman"/>
                                  <w:b/>
                                  <w:color w:val="4F81BD" w:themeColor="accent1"/>
                                  <w:szCs w:val="20"/>
                                  <w:lang w:val="en-GB" w:eastAsia="en-US"/>
                                </w:rPr>
                              </w:pPr>
                              <w:r w:rsidRPr="008319FC">
                                <w:rPr>
                                  <w:rFonts w:ascii="ScalaSans" w:eastAsiaTheme="minorHAnsi" w:hAnsi="ScalaSans" w:cs="Times New Roman"/>
                                  <w:b/>
                                  <w:color w:val="4F81BD" w:themeColor="accent1"/>
                                  <w:szCs w:val="20"/>
                                  <w:lang w:val="en-GB" w:eastAsia="en-US"/>
                                </w:rPr>
                                <w:t>BOAS-VINDAS</w:t>
                              </w:r>
                            </w:p>
                            <w:p w14:paraId="1D74F46A" w14:textId="25CB379A" w:rsidR="00B55D4F" w:rsidRPr="008319FC" w:rsidRDefault="008319FC" w:rsidP="008319FC">
                              <w:pPr>
                                <w:pStyle w:val="SemEspaamento"/>
                                <w:ind w:left="1418"/>
                                <w:rPr>
                                  <w:rFonts w:ascii="ScalaSans" w:eastAsiaTheme="minorHAnsi" w:hAnsi="ScalaSans" w:cs="Times New Roman"/>
                                  <w:b/>
                                  <w:color w:val="4F81BD" w:themeColor="accent1"/>
                                  <w:szCs w:val="20"/>
                                  <w:lang w:eastAsia="en-US"/>
                                </w:rPr>
                              </w:pPr>
                              <w:r w:rsidRPr="008319FC">
                                <w:rPr>
                                  <w:rFonts w:ascii="ScalaSans" w:eastAsiaTheme="minorHAnsi" w:hAnsi="ScalaSans" w:cs="Times New Roman"/>
                                  <w:b/>
                                  <w:color w:val="4F81BD" w:themeColor="accent1"/>
                                  <w:szCs w:val="20"/>
                                  <w:lang w:eastAsia="en-US"/>
                                </w:rPr>
                                <w:t>Progresso nos ODS: Onde estamos?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45720" tIns="9144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274BA708" id="Grupo 173" o:spid="_x0000_s1026" style="position:absolute;left:0;text-align:left;margin-left:-12.9pt;margin-top:390.75pt;width:233.25pt;height:88.9pt;z-index:251657728;mso-wrap-distance-left:18pt;mso-wrap-distance-right:18pt;mso-position-horizontal-relative:margin;mso-position-vertical-relative:page;mso-width-relative:margin;mso-height-relative:margin" coordorigin="-1872,-624" coordsize="36479,1463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">
                <v:group id="Grupo 175" o:spid="_x0000_s1027" style="position:absolute;left:-1137;top:190;width:23540;height:8321" coordorigin="1541" coordsize="15406,1024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">
                  <v:shape id="Retângulo 10" o:spid="_x0000_s1028" style="position:absolute;left:2286;width:14662;height:10122;visibility:visible;mso-wrap-style:square;v-text-anchor:middle" coordsize="2240281,8229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" path="m,l2240281,,1659256,222885,,822960,,xe" fillcolor="#4f81bd [3204]" stroked="f" strokeweight="2pt">
                    <v:path arrowok="t" o:connecttype="custom" o:connectlocs="0,0;1466258,0;1085979,274158;0,1012274;0,0" o:connectangles="0,0,0,0,0"/>
                  </v:shape>
                  <v:rect id="Retângulo 160" o:spid="_x0000_s1029" style="position:absolute;left:1541;width:14722;height:1024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" stroked="f" strokeweight="2pt">
                    <v:fill r:id="rId14" o:title="" recolor="t" rotate="t" type="frame"/>
                  </v:rect>
                </v:group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Caixa de Texto 178" o:spid="_x0000_s1030" type="#_x0000_t202" style="position:absolute;left:-1872;top:-624;width:36479;height:1463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" filled="f" stroked="f" strokeweight=".5pt">
                  <v:textbox inset="3.6pt,7.2pt,0,0">
                    <w:txbxContent>
                      <w:p w14:paraId="731E52AA" w14:textId="77777777" w:rsidR="00B55D4F" w:rsidRDefault="00B55D4F" w:rsidP="00B55D4F">
                        <w:pPr>
                          <w:ind w:left="504"/>
                          <w:jc w:val="right"/>
                          <w:rPr>
                            <w:smallCaps/>
                            <w:color w:val="C0504D" w:themeColor="accent2"/>
                            <w:sz w:val="28"/>
                            <w:szCs w:val="28"/>
                          </w:rPr>
                        </w:pPr>
                      </w:p>
                      <w:p w14:paraId="3A44A482" w14:textId="5564F0C3" w:rsidR="008319FC" w:rsidRDefault="008319FC" w:rsidP="008319FC">
                        <w:pPr>
                          <w:pStyle w:val="SemEspaamento"/>
                          <w:ind w:left="1418"/>
                          <w:rPr>
                            <w:rFonts w:ascii="ScalaSans" w:eastAsiaTheme="minorHAnsi" w:hAnsi="ScalaSans" w:cs="Times New Roman"/>
                            <w:b/>
                            <w:color w:val="4F81BD" w:themeColor="accent1"/>
                            <w:szCs w:val="20"/>
                            <w:lang w:val="en-GB" w:eastAsia="en-US"/>
                          </w:rPr>
                        </w:pPr>
                        <w:r w:rsidRPr="008319FC">
                          <w:rPr>
                            <w:rFonts w:ascii="ScalaSans" w:eastAsiaTheme="minorHAnsi" w:hAnsi="ScalaSans" w:cs="Times New Roman"/>
                            <w:b/>
                            <w:color w:val="4F81BD" w:themeColor="accent1"/>
                            <w:szCs w:val="20"/>
                            <w:lang w:val="en-GB" w:eastAsia="en-US"/>
                          </w:rPr>
                          <w:t>BOAS-VINDAS</w:t>
                        </w:r>
                      </w:p>
                      <w:p w14:paraId="1D74F46A" w14:textId="25CB379A" w:rsidR="00B55D4F" w:rsidRPr="008319FC" w:rsidRDefault="008319FC" w:rsidP="008319FC">
                        <w:pPr>
                          <w:pStyle w:val="SemEspaamento"/>
                          <w:ind w:left="1418"/>
                          <w:rPr>
                            <w:rFonts w:ascii="ScalaSans" w:eastAsiaTheme="minorHAnsi" w:hAnsi="ScalaSans" w:cs="Times New Roman"/>
                            <w:b/>
                            <w:color w:val="4F81BD" w:themeColor="accent1"/>
                            <w:szCs w:val="20"/>
                            <w:lang w:eastAsia="en-US"/>
                          </w:rPr>
                        </w:pPr>
                        <w:r w:rsidRPr="008319FC">
                          <w:rPr>
                            <w:rFonts w:ascii="ScalaSans" w:eastAsiaTheme="minorHAnsi" w:hAnsi="ScalaSans" w:cs="Times New Roman"/>
                            <w:b/>
                            <w:color w:val="4F81BD" w:themeColor="accent1"/>
                            <w:szCs w:val="20"/>
                            <w:lang w:eastAsia="en-US"/>
                          </w:rPr>
                          <w:t>Progresso nos ODS: Onde estamos?</w:t>
                        </w:r>
                      </w:p>
                    </w:txbxContent>
                  </v:textbox>
                </v:shape>
                <w10:wrap type="square" anchorx="margin" anchory="page"/>
              </v:group>
            </w:pict>
          </mc:Fallback>
        </mc:AlternateContent>
      </w:r>
    </w:p>
    <w:p w14:paraId="3F64AF7D" w14:textId="6F31DDCF" w:rsidR="00B55D4F" w:rsidRPr="00F1266E" w:rsidRDefault="00263FF6" w:rsidP="00F27A87">
      <w:pPr>
        <w:ind w:left="284"/>
        <w:jc w:val="both"/>
      </w:pPr>
      <w:r w:rsidRPr="009E5F53">
        <w:rPr>
          <w:b/>
          <w:noProof/>
          <w:lang w:eastAsia="pt-PT"/>
        </w:rPr>
        <mc:AlternateContent>
          <mc:Choice Requires="wpg">
            <w:drawing>
              <wp:anchor distT="0" distB="0" distL="228600" distR="228600" simplePos="0" relativeHeight="251658752" behindDoc="0" locked="0" layoutInCell="1" allowOverlap="1" wp14:anchorId="0C5FA232" wp14:editId="7B484351">
                <wp:simplePos x="0" y="0"/>
                <wp:positionH relativeFrom="margin">
                  <wp:posOffset>0</wp:posOffset>
                </wp:positionH>
                <wp:positionV relativeFrom="page">
                  <wp:posOffset>5981700</wp:posOffset>
                </wp:positionV>
                <wp:extent cx="2676525" cy="3137535"/>
                <wp:effectExtent l="0" t="0" r="9525" b="5715"/>
                <wp:wrapSquare wrapText="bothSides"/>
                <wp:docPr id="162" name="Grupo 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676525" cy="3137535"/>
                          <a:chOff x="0" y="-191113"/>
                          <a:chExt cx="4327782" cy="5032255"/>
                        </a:xfrm>
                      </wpg:grpSpPr>
                      <wps:wsp>
                        <wps:cNvPr id="163" name="Retângulo 174"/>
                        <wps:cNvSpPr/>
                        <wps:spPr>
                          <a:xfrm>
                            <a:off x="11" y="-191113"/>
                            <a:ext cx="3218687" cy="2028765"/>
                          </a:xfrm>
                          <a:prstGeom prst="rect">
                            <a:avLst/>
                          </a:prstGeom>
                          <a:solidFill>
                            <a:sysClr val="window" lastClr="FFFFFF">
                              <a:alpha val="0"/>
                            </a:sysClr>
                          </a:solidFill>
                          <a:ln w="25400" cap="flat" cmpd="sng" algn="ctr">
                            <a:noFill/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g:grpSp>
                        <wpg:cNvPr id="164" name="Grupo 6"/>
                        <wpg:cNvGrpSpPr/>
                        <wpg:grpSpPr>
                          <a:xfrm>
                            <a:off x="0" y="19050"/>
                            <a:ext cx="2249424" cy="832103"/>
                            <a:chOff x="228600" y="0"/>
                            <a:chExt cx="1472184" cy="1024128"/>
                          </a:xfrm>
                        </wpg:grpSpPr>
                        <wps:wsp>
                          <wps:cNvPr id="165" name="Retângulo 10"/>
                          <wps:cNvSpPr/>
                          <wps:spPr>
                            <a:xfrm>
                              <a:off x="228600" y="0"/>
                              <a:ext cx="1466258" cy="1012274"/>
                            </a:xfrm>
                            <a:custGeom>
                              <a:avLst/>
                              <a:gdLst>
                                <a:gd name="connsiteX0" fmla="*/ 0 w 2240281"/>
                                <a:gd name="connsiteY0" fmla="*/ 0 h 822960"/>
                                <a:gd name="connsiteX1" fmla="*/ 2240281 w 2240281"/>
                                <a:gd name="connsiteY1" fmla="*/ 0 h 822960"/>
                                <a:gd name="connsiteX2" fmla="*/ 2240281 w 2240281"/>
                                <a:gd name="connsiteY2" fmla="*/ 822960 h 822960"/>
                                <a:gd name="connsiteX3" fmla="*/ 0 w 2240281"/>
                                <a:gd name="connsiteY3" fmla="*/ 822960 h 822960"/>
                                <a:gd name="connsiteX4" fmla="*/ 0 w 2240281"/>
                                <a:gd name="connsiteY4" fmla="*/ 0 h 822960"/>
                                <a:gd name="connsiteX0" fmla="*/ 0 w 2240281"/>
                                <a:gd name="connsiteY0" fmla="*/ 0 h 822960"/>
                                <a:gd name="connsiteX1" fmla="*/ 2240281 w 2240281"/>
                                <a:gd name="connsiteY1" fmla="*/ 0 h 822960"/>
                                <a:gd name="connsiteX2" fmla="*/ 1659256 w 2240281"/>
                                <a:gd name="connsiteY2" fmla="*/ 222885 h 822960"/>
                                <a:gd name="connsiteX3" fmla="*/ 0 w 2240281"/>
                                <a:gd name="connsiteY3" fmla="*/ 822960 h 822960"/>
                                <a:gd name="connsiteX4" fmla="*/ 0 w 2240281"/>
                                <a:gd name="connsiteY4" fmla="*/ 0 h 822960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  <a:cxn ang="0">
                                  <a:pos x="connsiteX4" y="connsiteY4"/>
                                </a:cxn>
                              </a:cxnLst>
                              <a:rect l="l" t="t" r="r" b="b"/>
                              <a:pathLst>
                                <a:path w="2240281" h="822960">
                                  <a:moveTo>
                                    <a:pt x="0" y="0"/>
                                  </a:moveTo>
                                  <a:lnTo>
                                    <a:pt x="2240281" y="0"/>
                                  </a:lnTo>
                                  <a:lnTo>
                                    <a:pt x="1659256" y="222885"/>
                                  </a:lnTo>
                                  <a:lnTo>
                                    <a:pt x="0" y="822960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4F81BD"/>
                            </a:solidFill>
                            <a:ln w="25400" cap="flat" cmpd="sng" algn="ctr">
                              <a:noFill/>
                              <a:prstDash val="solid"/>
                            </a:ln>
                            <a:effectLst/>
                          </wps:spPr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66" name="Retângulo 177"/>
                          <wps:cNvSpPr/>
                          <wps:spPr>
                            <a:xfrm>
                              <a:off x="228600" y="0"/>
                              <a:ext cx="1472184" cy="1024128"/>
                            </a:xfrm>
                            <a:prstGeom prst="rect">
                              <a:avLst/>
                            </a:prstGeom>
                            <a:blipFill>
                              <a:blip r:embed="rId13"/>
                              <a:stretch>
                                <a:fillRect/>
                              </a:stretch>
                            </a:blipFill>
                            <a:ln w="25400" cap="flat" cmpd="sng" algn="ctr">
                              <a:noFill/>
                              <a:prstDash val="solid"/>
                            </a:ln>
                            <a:effectLst/>
                          </wps:spPr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s:wsp>
                        <wps:cNvPr id="167" name="Caixa de Texto 178"/>
                        <wps:cNvSpPr txBox="1"/>
                        <wps:spPr>
                          <a:xfrm>
                            <a:off x="685807" y="158252"/>
                            <a:ext cx="3641975" cy="468289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txbx>
                          <w:txbxContent>
                            <w:p w14:paraId="1D2FBF0D" w14:textId="77777777" w:rsidR="008319FC" w:rsidRPr="008319FC" w:rsidRDefault="008319FC" w:rsidP="00263FF6">
                              <w:pPr>
                                <w:tabs>
                                  <w:tab w:val="left" w:pos="3261"/>
                                </w:tabs>
                                <w:ind w:left="284"/>
                                <w:rPr>
                                  <w:b/>
                                  <w:color w:val="4F81BD" w:themeColor="accent1"/>
                                </w:rPr>
                              </w:pPr>
                              <w:r w:rsidRPr="008319FC">
                                <w:rPr>
                                  <w:b/>
                                  <w:color w:val="4F81BD" w:themeColor="accent1"/>
                                </w:rPr>
                                <w:t>SESSÃO I - Introdução ao tema</w:t>
                              </w:r>
                              <w:r w:rsidR="00AE5E4F" w:rsidRPr="008319FC">
                                <w:rPr>
                                  <w:b/>
                                  <w:color w:val="4F81BD" w:themeColor="accent1"/>
                                </w:rPr>
                                <w:t xml:space="preserve"> </w:t>
                              </w:r>
                            </w:p>
                            <w:p w14:paraId="4070B1DA" w14:textId="4CD29C23" w:rsidR="00AE5E4F" w:rsidRPr="008319FC" w:rsidRDefault="008319FC" w:rsidP="008319FC">
                              <w:pPr>
                                <w:ind w:left="504"/>
                                <w:jc w:val="right"/>
                              </w:pPr>
                              <w:r w:rsidRPr="008319FC">
                                <w:rPr>
                                  <w:b/>
                                  <w:color w:val="4F81BD" w:themeColor="accent1"/>
                                </w:rPr>
                                <w:t>Uma visão global</w:t>
                              </w:r>
                            </w:p>
                            <w:p w14:paraId="3E63C0A7" w14:textId="77777777" w:rsidR="00AE5E4F" w:rsidRPr="008319FC" w:rsidRDefault="00AE5E4F" w:rsidP="00AE5E4F">
                              <w:pPr>
                                <w:ind w:left="504"/>
                              </w:pPr>
                            </w:p>
                            <w:p w14:paraId="13E292F3" w14:textId="77777777" w:rsidR="00AE5E4F" w:rsidRPr="008319FC" w:rsidRDefault="00AE5E4F" w:rsidP="00AE5E4F">
                              <w:pPr>
                                <w:ind w:left="504"/>
                              </w:pPr>
                            </w:p>
                            <w:p w14:paraId="762C244E" w14:textId="77777777" w:rsidR="00AE5E4F" w:rsidRPr="008319FC" w:rsidRDefault="00AE5E4F" w:rsidP="00AE5E4F">
                              <w:pPr>
                                <w:ind w:left="504"/>
                              </w:pPr>
                            </w:p>
                            <w:p w14:paraId="1679AEBD" w14:textId="77777777" w:rsidR="00AE5E4F" w:rsidRPr="008319FC" w:rsidRDefault="00AE5E4F" w:rsidP="00AE5E4F">
                              <w:pPr>
                                <w:ind w:left="504"/>
                              </w:pPr>
                            </w:p>
                            <w:p w14:paraId="55313970" w14:textId="1E4B6F3E" w:rsidR="00AE5E4F" w:rsidRDefault="00AE5E4F" w:rsidP="00AE5E4F">
                              <w:pPr>
                                <w:ind w:left="504"/>
                              </w:pPr>
                            </w:p>
                            <w:p w14:paraId="4EF757E4" w14:textId="77777777" w:rsidR="00263FF6" w:rsidRPr="008319FC" w:rsidRDefault="00263FF6" w:rsidP="00AE5E4F">
                              <w:pPr>
                                <w:ind w:left="504"/>
                              </w:pPr>
                            </w:p>
                            <w:p w14:paraId="1E18B74B" w14:textId="76093E1F" w:rsidR="00AE5E4F" w:rsidRPr="008319FC" w:rsidRDefault="008319FC" w:rsidP="008319FC">
                              <w:pPr>
                                <w:ind w:left="504"/>
                                <w:jc w:val="right"/>
                                <w:rPr>
                                  <w:b/>
                                  <w:color w:val="4F81BD" w:themeColor="accent1"/>
                                </w:rPr>
                              </w:pPr>
                              <w:r w:rsidRPr="008319FC">
                                <w:rPr>
                                  <w:b/>
                                  <w:color w:val="4F81BD" w:themeColor="accent1"/>
                                </w:rPr>
                                <w:t xml:space="preserve">O ponto de vista dos </w:t>
                              </w:r>
                              <w:proofErr w:type="spellStart"/>
                              <w:r w:rsidRPr="008319FC">
                                <w:rPr>
                                  <w:b/>
                                  <w:i/>
                                  <w:color w:val="4F81BD" w:themeColor="accent1"/>
                                </w:rPr>
                                <w:t>stakeholders</w:t>
                              </w:r>
                              <w:proofErr w:type="spellEnd"/>
                            </w:p>
                          </w:txbxContent>
                        </wps:txbx>
                        <wps:bodyPr rot="0" spcFirstLastPara="0" vertOverflow="overflow" horzOverflow="overflow" vert="horz" wrap="square" lIns="45720" tIns="9144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0C5FA232" id="Grupo 2" o:spid="_x0000_s1031" style="position:absolute;left:0;text-align:left;margin-left:0;margin-top:471pt;width:210.75pt;height:247.05pt;z-index:251658752;mso-wrap-distance-left:18pt;mso-wrap-distance-right:18pt;mso-position-horizontal-relative:margin;mso-position-vertical-relative:page;mso-width-relative:margin;mso-height-relative:margin" coordorigin=",-1911" coordsize="43277,5032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">
                <v:rect id="Retângulo 174" o:spid="_x0000_s1032" style="position:absolute;top:-1911;width:32186;height:2028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" fillcolor="window" stroked="f" strokeweight="2pt">
                  <v:fill opacity="0"/>
                </v:rect>
                <v:group id="Grupo 6" o:spid="_x0000_s1033" style="position:absolute;top:190;width:22494;height:8321" coordorigin="2286" coordsize="14721,1024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">
                  <v:shape id="Retângulo 10" o:spid="_x0000_s1034" style="position:absolute;left:2286;width:14662;height:10122;visibility:visible;mso-wrap-style:square;v-text-anchor:middle" coordsize="2240281,8229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" path="m,l2240281,,1659256,222885,,822960,,xe" fillcolor="#4f81bd" stroked="f" strokeweight="2pt">
                    <v:path arrowok="t" o:connecttype="custom" o:connectlocs="0,0;1466258,0;1085979,274158;0,1012274;0,0" o:connectangles="0,0,0,0,0"/>
                  </v:shape>
                  <v:rect id="Retângulo 177" o:spid="_x0000_s1035" style="position:absolute;left:2286;width:14721;height:1024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" stroked="f" strokeweight="2pt">
                    <v:fill r:id="rId14" o:title="" recolor="t" rotate="t" type="frame"/>
                  </v:rect>
                </v:group>
                <v:shape id="Caixa de Texto 178" o:spid="_x0000_s1036" type="#_x0000_t202" style="position:absolute;left:6858;top:1582;width:36419;height:4682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" filled="f" stroked="f" strokeweight=".5pt">
                  <v:textbox inset="3.6pt,7.2pt,0,0">
                    <w:txbxContent>
                      <w:p w14:paraId="1D2FBF0D" w14:textId="77777777" w:rsidR="008319FC" w:rsidRPr="008319FC" w:rsidRDefault="008319FC" w:rsidP="00263FF6">
                        <w:pPr>
                          <w:tabs>
                            <w:tab w:val="left" w:pos="3261"/>
                          </w:tabs>
                          <w:ind w:left="284"/>
                          <w:rPr>
                            <w:b/>
                            <w:color w:val="4F81BD" w:themeColor="accent1"/>
                          </w:rPr>
                        </w:pPr>
                        <w:r w:rsidRPr="008319FC">
                          <w:rPr>
                            <w:b/>
                            <w:color w:val="4F81BD" w:themeColor="accent1"/>
                          </w:rPr>
                          <w:t>SESSÃO I - Introdução ao tema</w:t>
                        </w:r>
                        <w:r w:rsidR="00AE5E4F" w:rsidRPr="008319FC">
                          <w:rPr>
                            <w:b/>
                            <w:color w:val="4F81BD" w:themeColor="accent1"/>
                          </w:rPr>
                          <w:t xml:space="preserve"> </w:t>
                        </w:r>
                      </w:p>
                      <w:p w14:paraId="4070B1DA" w14:textId="4CD29C23" w:rsidR="00AE5E4F" w:rsidRPr="008319FC" w:rsidRDefault="008319FC" w:rsidP="008319FC">
                        <w:pPr>
                          <w:ind w:left="504"/>
                          <w:jc w:val="right"/>
                        </w:pPr>
                        <w:r w:rsidRPr="008319FC">
                          <w:rPr>
                            <w:b/>
                            <w:color w:val="4F81BD" w:themeColor="accent1"/>
                          </w:rPr>
                          <w:t>Uma visão global</w:t>
                        </w:r>
                      </w:p>
                      <w:p w14:paraId="3E63C0A7" w14:textId="77777777" w:rsidR="00AE5E4F" w:rsidRPr="008319FC" w:rsidRDefault="00AE5E4F" w:rsidP="00AE5E4F">
                        <w:pPr>
                          <w:ind w:left="504"/>
                        </w:pPr>
                      </w:p>
                      <w:p w14:paraId="13E292F3" w14:textId="77777777" w:rsidR="00AE5E4F" w:rsidRPr="008319FC" w:rsidRDefault="00AE5E4F" w:rsidP="00AE5E4F">
                        <w:pPr>
                          <w:ind w:left="504"/>
                        </w:pPr>
                      </w:p>
                      <w:p w14:paraId="762C244E" w14:textId="77777777" w:rsidR="00AE5E4F" w:rsidRPr="008319FC" w:rsidRDefault="00AE5E4F" w:rsidP="00AE5E4F">
                        <w:pPr>
                          <w:ind w:left="504"/>
                        </w:pPr>
                      </w:p>
                      <w:p w14:paraId="1679AEBD" w14:textId="77777777" w:rsidR="00AE5E4F" w:rsidRPr="008319FC" w:rsidRDefault="00AE5E4F" w:rsidP="00AE5E4F">
                        <w:pPr>
                          <w:ind w:left="504"/>
                        </w:pPr>
                      </w:p>
                      <w:p w14:paraId="55313970" w14:textId="1E4B6F3E" w:rsidR="00AE5E4F" w:rsidRDefault="00AE5E4F" w:rsidP="00AE5E4F">
                        <w:pPr>
                          <w:ind w:left="504"/>
                        </w:pPr>
                      </w:p>
                      <w:p w14:paraId="4EF757E4" w14:textId="77777777" w:rsidR="00263FF6" w:rsidRPr="008319FC" w:rsidRDefault="00263FF6" w:rsidP="00AE5E4F">
                        <w:pPr>
                          <w:ind w:left="504"/>
                        </w:pPr>
                      </w:p>
                      <w:p w14:paraId="1E18B74B" w14:textId="76093E1F" w:rsidR="00AE5E4F" w:rsidRPr="008319FC" w:rsidRDefault="008319FC" w:rsidP="008319FC">
                        <w:pPr>
                          <w:ind w:left="504"/>
                          <w:jc w:val="right"/>
                          <w:rPr>
                            <w:b/>
                            <w:color w:val="4F81BD" w:themeColor="accent1"/>
                          </w:rPr>
                        </w:pPr>
                        <w:r w:rsidRPr="008319FC">
                          <w:rPr>
                            <w:b/>
                            <w:color w:val="4F81BD" w:themeColor="accent1"/>
                          </w:rPr>
                          <w:t xml:space="preserve">O ponto de vista dos </w:t>
                        </w:r>
                        <w:proofErr w:type="spellStart"/>
                        <w:r w:rsidRPr="008319FC">
                          <w:rPr>
                            <w:b/>
                            <w:i/>
                            <w:color w:val="4F81BD" w:themeColor="accent1"/>
                          </w:rPr>
                          <w:t>stakeholders</w:t>
                        </w:r>
                        <w:proofErr w:type="spellEnd"/>
                      </w:p>
                    </w:txbxContent>
                  </v:textbox>
                </v:shape>
                <w10:wrap type="square" anchorx="margin" anchory="page"/>
              </v:group>
            </w:pict>
          </mc:Fallback>
        </mc:AlternateContent>
      </w:r>
      <w:r w:rsidR="003E42FB">
        <w:rPr>
          <w:noProof/>
          <w:lang w:eastAsia="pt-PT"/>
        </w:rPr>
        <mc:AlternateContent>
          <mc:Choice Requires="wps">
            <w:drawing>
              <wp:anchor distT="0" distB="0" distL="114300" distR="114300" simplePos="0" relativeHeight="251659776" behindDoc="0" locked="0" layoutInCell="1" allowOverlap="1" wp14:anchorId="4D2B4335" wp14:editId="3A0C7334">
                <wp:simplePos x="0" y="0"/>
                <wp:positionH relativeFrom="column">
                  <wp:posOffset>3131820</wp:posOffset>
                </wp:positionH>
                <wp:positionV relativeFrom="paragraph">
                  <wp:posOffset>341631</wp:posOffset>
                </wp:positionV>
                <wp:extent cx="3432810" cy="3890010"/>
                <wp:effectExtent l="0" t="0" r="0" b="0"/>
                <wp:wrapNone/>
                <wp:docPr id="209" name="Caixa de texto 20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432810" cy="389001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99D8BAB" w14:textId="1131D2B5" w:rsidR="00EE4666" w:rsidRPr="00F1266E" w:rsidRDefault="00EE4666">
                            <w:r w:rsidRPr="00F1266E">
                              <w:t xml:space="preserve">Discursos </w:t>
                            </w:r>
                            <w:r w:rsidR="00041C58">
                              <w:t>curtos</w:t>
                            </w:r>
                            <w:r w:rsidRPr="00F1266E">
                              <w:t xml:space="preserve"> (até 10 minutos)</w:t>
                            </w:r>
                            <w:r w:rsidR="00041C58">
                              <w:t xml:space="preserve"> ao critério dos presidentes da EUROSAI, AFROSAI e INTOSAI dentro do tema geral.</w:t>
                            </w:r>
                          </w:p>
                          <w:p w14:paraId="7DC6914F" w14:textId="77777777" w:rsidR="00EE4666" w:rsidRPr="00F1266E" w:rsidRDefault="00EE4666"/>
                          <w:p w14:paraId="4F7F5087" w14:textId="64C458F6" w:rsidR="00AE5E4F" w:rsidRDefault="00AE5E4F"/>
                          <w:p w14:paraId="5B95C47C" w14:textId="77777777" w:rsidR="00041C58" w:rsidRPr="00EE4666" w:rsidRDefault="00041C58"/>
                          <w:p w14:paraId="3DA9F4C0" w14:textId="721E66C9" w:rsidR="003E42FB" w:rsidRDefault="00EE4666" w:rsidP="00AE5E4F">
                            <w:pPr>
                              <w:jc w:val="both"/>
                            </w:pPr>
                            <w:r w:rsidRPr="00EE4666">
                              <w:t>Apresentações d</w:t>
                            </w:r>
                            <w:r w:rsidR="001B3921">
                              <w:t>o</w:t>
                            </w:r>
                            <w:r w:rsidRPr="00EE4666">
                              <w:t xml:space="preserve"> </w:t>
                            </w:r>
                            <w:r w:rsidR="001B3921">
                              <w:t>S</w:t>
                            </w:r>
                            <w:r w:rsidRPr="00EE4666">
                              <w:t>ecretari</w:t>
                            </w:r>
                            <w:r w:rsidR="001B3921">
                              <w:t>ado</w:t>
                            </w:r>
                            <w:r w:rsidRPr="00EE4666">
                              <w:t xml:space="preserve"> d</w:t>
                            </w:r>
                            <w:r w:rsidR="00F23E36">
                              <w:t>a</w:t>
                            </w:r>
                            <w:r w:rsidRPr="00EE4666">
                              <w:t xml:space="preserve"> I</w:t>
                            </w:r>
                            <w:r>
                              <w:t>N</w:t>
                            </w:r>
                            <w:r w:rsidR="003E42FB">
                              <w:t xml:space="preserve">TOSAI e </w:t>
                            </w:r>
                            <w:r w:rsidR="00F23E36">
                              <w:t xml:space="preserve">da </w:t>
                            </w:r>
                            <w:r w:rsidR="003E42FB">
                              <w:t>I.D.I (até 12 minutos) sobre a partilha de experiências e o papel das ISC na auditoria d</w:t>
                            </w:r>
                            <w:r w:rsidR="00F23E36">
                              <w:t>o</w:t>
                            </w:r>
                            <w:r w:rsidR="003E42FB">
                              <w:t xml:space="preserve">s ODS </w:t>
                            </w:r>
                            <w:r w:rsidR="001B3921">
                              <w:t>a</w:t>
                            </w:r>
                            <w:r w:rsidR="003E42FB">
                              <w:t xml:space="preserve"> nível global.</w:t>
                            </w:r>
                          </w:p>
                          <w:p w14:paraId="1600AE93" w14:textId="77777777" w:rsidR="003E42FB" w:rsidRDefault="003E42FB" w:rsidP="00AE5E4F">
                            <w:pPr>
                              <w:jc w:val="both"/>
                            </w:pPr>
                          </w:p>
                          <w:p w14:paraId="427BDDF6" w14:textId="44BDD3A9" w:rsidR="003E42FB" w:rsidRPr="003E42FB" w:rsidRDefault="003E42FB" w:rsidP="00AE5E4F">
                            <w:pPr>
                              <w:jc w:val="both"/>
                              <w:rPr>
                                <w:color w:val="4F81BD" w:themeColor="accent1"/>
                              </w:rPr>
                            </w:pPr>
                            <w:r>
                              <w:t>Uma breve sessão de perguntas e respostas pode seguir</w:t>
                            </w:r>
                            <w:r w:rsidR="001B3921">
                              <w:t>-se</w:t>
                            </w:r>
                            <w:r>
                              <w:t>.</w:t>
                            </w:r>
                          </w:p>
                          <w:p w14:paraId="5111D83D" w14:textId="4CEDFA2A" w:rsidR="003E42FB" w:rsidRDefault="003E42FB" w:rsidP="00AE5E4F">
                            <w:pPr>
                              <w:jc w:val="both"/>
                              <w:rPr>
                                <w:b/>
                              </w:rPr>
                            </w:pPr>
                          </w:p>
                          <w:p w14:paraId="2B4EF0F0" w14:textId="11278CCF" w:rsidR="00AE5E4F" w:rsidRPr="003E42FB" w:rsidRDefault="003E42FB" w:rsidP="00AE5E4F">
                            <w:pPr>
                              <w:jc w:val="both"/>
                              <w:rPr>
                                <w:b/>
                              </w:rPr>
                            </w:pPr>
                            <w:r>
                              <w:t xml:space="preserve">Apresentações dos </w:t>
                            </w:r>
                            <w:proofErr w:type="spellStart"/>
                            <w:r w:rsidRPr="003E42FB">
                              <w:rPr>
                                <w:i/>
                              </w:rPr>
                              <w:t>Stakeholders</w:t>
                            </w:r>
                            <w:proofErr w:type="spellEnd"/>
                            <w:r>
                              <w:t xml:space="preserve"> </w:t>
                            </w:r>
                            <w:r w:rsidR="002D2F4B">
                              <w:t>p</w:t>
                            </w:r>
                            <w:r>
                              <w:t>ortugueses (</w:t>
                            </w:r>
                            <w:r w:rsidR="002D2F4B">
                              <w:t>S</w:t>
                            </w:r>
                            <w:r>
                              <w:t>etor público e sociedade civil) bem como da Comissão Europeia (até 10 minutos) com o foco nas diferentes visões do progresso atual da implementação d</w:t>
                            </w:r>
                            <w:r w:rsidR="002D2F4B">
                              <w:t>o</w:t>
                            </w:r>
                            <w:r>
                              <w:t>s ODS e quais o</w:t>
                            </w:r>
                            <w:r w:rsidR="002D2F4B">
                              <w:t>s</w:t>
                            </w:r>
                            <w:r>
                              <w:t xml:space="preserve"> caminhos para reforçar os projetos de implementação.</w:t>
                            </w:r>
                          </w:p>
                          <w:p w14:paraId="0E7DEB87" w14:textId="77777777" w:rsidR="00AE5E4F" w:rsidRPr="003E42FB" w:rsidRDefault="00AE5E4F" w:rsidP="00AE5E4F">
                            <w:pPr>
                              <w:jc w:val="both"/>
                            </w:pPr>
                          </w:p>
                          <w:p w14:paraId="4B0E71CA" w14:textId="77777777" w:rsidR="002D2F4B" w:rsidRPr="003E42FB" w:rsidRDefault="002D2F4B" w:rsidP="002D2F4B">
                            <w:pPr>
                              <w:jc w:val="both"/>
                              <w:rPr>
                                <w:color w:val="4F81BD" w:themeColor="accent1"/>
                              </w:rPr>
                            </w:pPr>
                            <w:r>
                              <w:t>Uma breve sessão de perguntas e respostas pode seguir-se.</w:t>
                            </w:r>
                          </w:p>
                          <w:p w14:paraId="05AB8384" w14:textId="2B85E77D" w:rsidR="00AE5E4F" w:rsidRPr="003E42FB" w:rsidRDefault="00AE5E4F" w:rsidP="002D2F4B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D2B4335" id="Caixa de texto 209" o:spid="_x0000_s1037" type="#_x0000_t202" style="position:absolute;left:0;text-align:left;margin-left:246.6pt;margin-top:26.9pt;width:270.3pt;height:306.3pt;z-index:251659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" filled="f" stroked="f" strokeweight=".5pt">
                <v:textbox>
                  <w:txbxContent>
                    <w:p w14:paraId="499D8BAB" w14:textId="1131D2B5" w:rsidR="00EE4666" w:rsidRPr="00F1266E" w:rsidRDefault="00EE4666">
                      <w:r w:rsidRPr="00F1266E">
                        <w:t xml:space="preserve">Discursos </w:t>
                      </w:r>
                      <w:r w:rsidR="00041C58">
                        <w:t>curtos</w:t>
                      </w:r>
                      <w:r w:rsidRPr="00F1266E">
                        <w:t xml:space="preserve"> (até 10 minutos)</w:t>
                      </w:r>
                      <w:r w:rsidR="00041C58">
                        <w:t xml:space="preserve"> ao critério dos presidentes da EUROSAI, AFROSAI e INTOSAI dentro do tema geral.</w:t>
                      </w:r>
                    </w:p>
                    <w:p w14:paraId="7DC6914F" w14:textId="77777777" w:rsidR="00EE4666" w:rsidRPr="00F1266E" w:rsidRDefault="00EE4666"/>
                    <w:p w14:paraId="4F7F5087" w14:textId="64C458F6" w:rsidR="00AE5E4F" w:rsidRDefault="00AE5E4F"/>
                    <w:p w14:paraId="5B95C47C" w14:textId="77777777" w:rsidR="00041C58" w:rsidRPr="00EE4666" w:rsidRDefault="00041C58"/>
                    <w:p w14:paraId="3DA9F4C0" w14:textId="721E66C9" w:rsidR="003E42FB" w:rsidRDefault="00EE4666" w:rsidP="00AE5E4F">
                      <w:pPr>
                        <w:jc w:val="both"/>
                      </w:pPr>
                      <w:r w:rsidRPr="00EE4666">
                        <w:t>Apresentações d</w:t>
                      </w:r>
                      <w:r w:rsidR="001B3921">
                        <w:t>o</w:t>
                      </w:r>
                      <w:r w:rsidRPr="00EE4666">
                        <w:t xml:space="preserve"> </w:t>
                      </w:r>
                      <w:r w:rsidR="001B3921">
                        <w:t>S</w:t>
                      </w:r>
                      <w:r w:rsidRPr="00EE4666">
                        <w:t>ecretari</w:t>
                      </w:r>
                      <w:r w:rsidR="001B3921">
                        <w:t>ado</w:t>
                      </w:r>
                      <w:r w:rsidRPr="00EE4666">
                        <w:t xml:space="preserve"> d</w:t>
                      </w:r>
                      <w:r w:rsidR="00F23E36">
                        <w:t>a</w:t>
                      </w:r>
                      <w:r w:rsidRPr="00EE4666">
                        <w:t xml:space="preserve"> I</w:t>
                      </w:r>
                      <w:r>
                        <w:t>N</w:t>
                      </w:r>
                      <w:r w:rsidR="003E42FB">
                        <w:t xml:space="preserve">TOSAI e </w:t>
                      </w:r>
                      <w:r w:rsidR="00F23E36">
                        <w:t xml:space="preserve">da </w:t>
                      </w:r>
                      <w:r w:rsidR="003E42FB">
                        <w:t>I.D.I (até 12 minutos) sobre a partilha de experiências e o papel das ISC na auditoria d</w:t>
                      </w:r>
                      <w:r w:rsidR="00F23E36">
                        <w:t>o</w:t>
                      </w:r>
                      <w:r w:rsidR="003E42FB">
                        <w:t xml:space="preserve">s ODS </w:t>
                      </w:r>
                      <w:r w:rsidR="001B3921">
                        <w:t>a</w:t>
                      </w:r>
                      <w:r w:rsidR="003E42FB">
                        <w:t xml:space="preserve"> nível global.</w:t>
                      </w:r>
                    </w:p>
                    <w:p w14:paraId="1600AE93" w14:textId="77777777" w:rsidR="003E42FB" w:rsidRDefault="003E42FB" w:rsidP="00AE5E4F">
                      <w:pPr>
                        <w:jc w:val="both"/>
                      </w:pPr>
                    </w:p>
                    <w:p w14:paraId="427BDDF6" w14:textId="44BDD3A9" w:rsidR="003E42FB" w:rsidRPr="003E42FB" w:rsidRDefault="003E42FB" w:rsidP="00AE5E4F">
                      <w:pPr>
                        <w:jc w:val="both"/>
                        <w:rPr>
                          <w:color w:val="4F81BD" w:themeColor="accent1"/>
                        </w:rPr>
                      </w:pPr>
                      <w:r>
                        <w:t>Uma breve sessão de perguntas e respostas pode seguir</w:t>
                      </w:r>
                      <w:r w:rsidR="001B3921">
                        <w:t>-se</w:t>
                      </w:r>
                      <w:r>
                        <w:t>.</w:t>
                      </w:r>
                    </w:p>
                    <w:p w14:paraId="5111D83D" w14:textId="4CEDFA2A" w:rsidR="003E42FB" w:rsidRDefault="003E42FB" w:rsidP="00AE5E4F">
                      <w:pPr>
                        <w:jc w:val="both"/>
                        <w:rPr>
                          <w:b/>
                        </w:rPr>
                      </w:pPr>
                    </w:p>
                    <w:p w14:paraId="2B4EF0F0" w14:textId="11278CCF" w:rsidR="00AE5E4F" w:rsidRPr="003E42FB" w:rsidRDefault="003E42FB" w:rsidP="00AE5E4F">
                      <w:pPr>
                        <w:jc w:val="both"/>
                        <w:rPr>
                          <w:b/>
                        </w:rPr>
                      </w:pPr>
                      <w:r>
                        <w:t xml:space="preserve">Apresentações dos </w:t>
                      </w:r>
                      <w:proofErr w:type="spellStart"/>
                      <w:r w:rsidRPr="003E42FB">
                        <w:rPr>
                          <w:i/>
                        </w:rPr>
                        <w:t>Stakeholders</w:t>
                      </w:r>
                      <w:proofErr w:type="spellEnd"/>
                      <w:r>
                        <w:t xml:space="preserve"> </w:t>
                      </w:r>
                      <w:r w:rsidR="002D2F4B">
                        <w:t>p</w:t>
                      </w:r>
                      <w:r>
                        <w:t>ortugueses (</w:t>
                      </w:r>
                      <w:r w:rsidR="002D2F4B">
                        <w:t>S</w:t>
                      </w:r>
                      <w:r>
                        <w:t>etor público e sociedade civil) bem como da Comissão Europeia (até 10 minutos) com o foco nas diferentes visões do progresso atual da implementação d</w:t>
                      </w:r>
                      <w:r w:rsidR="002D2F4B">
                        <w:t>o</w:t>
                      </w:r>
                      <w:r>
                        <w:t>s ODS e quais o</w:t>
                      </w:r>
                      <w:r w:rsidR="002D2F4B">
                        <w:t>s</w:t>
                      </w:r>
                      <w:r>
                        <w:t xml:space="preserve"> caminhos para reforçar os projetos de implementação.</w:t>
                      </w:r>
                    </w:p>
                    <w:p w14:paraId="0E7DEB87" w14:textId="77777777" w:rsidR="00AE5E4F" w:rsidRPr="003E42FB" w:rsidRDefault="00AE5E4F" w:rsidP="00AE5E4F">
                      <w:pPr>
                        <w:jc w:val="both"/>
                      </w:pPr>
                    </w:p>
                    <w:p w14:paraId="4B0E71CA" w14:textId="77777777" w:rsidR="002D2F4B" w:rsidRPr="003E42FB" w:rsidRDefault="002D2F4B" w:rsidP="002D2F4B">
                      <w:pPr>
                        <w:jc w:val="both"/>
                        <w:rPr>
                          <w:color w:val="4F81BD" w:themeColor="accent1"/>
                        </w:rPr>
                      </w:pPr>
                      <w:r>
                        <w:t>Uma breve sessão de perguntas e respostas pode seguir-se.</w:t>
                      </w:r>
                    </w:p>
                    <w:p w14:paraId="05AB8384" w14:textId="2B85E77D" w:rsidR="00AE5E4F" w:rsidRPr="003E42FB" w:rsidRDefault="00AE5E4F" w:rsidP="002D2F4B"/>
                  </w:txbxContent>
                </v:textbox>
              </v:shape>
            </w:pict>
          </mc:Fallback>
        </mc:AlternateContent>
      </w:r>
    </w:p>
    <w:tbl>
      <w:tblPr>
        <w:tblStyle w:val="TabelacomGrelha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390"/>
        <w:gridCol w:w="4104"/>
      </w:tblGrid>
      <w:tr w:rsidR="00F5590B" w:rsidRPr="00A077A3" w14:paraId="10F85A5B" w14:textId="77777777" w:rsidTr="00963BA6">
        <w:trPr>
          <w:trHeight w:val="1637"/>
        </w:trPr>
        <w:tc>
          <w:tcPr>
            <w:tcW w:w="4390" w:type="dxa"/>
          </w:tcPr>
          <w:p w14:paraId="14AD1F30" w14:textId="40DC8B3E" w:rsidR="00B55D4F" w:rsidRPr="00F1266E" w:rsidRDefault="00DC7AF0" w:rsidP="00652715">
            <w:pPr>
              <w:jc w:val="both"/>
            </w:pPr>
            <w:r w:rsidRPr="009E5F53">
              <w:rPr>
                <w:b/>
                <w:noProof/>
                <w:lang w:eastAsia="pt-PT"/>
              </w:rPr>
              <w:lastRenderedPageBreak/>
              <mc:AlternateContent>
                <mc:Choice Requires="wpg">
                  <w:drawing>
                    <wp:anchor distT="0" distB="0" distL="226695" distR="226695" simplePos="0" relativeHeight="251661824" behindDoc="0" locked="0" layoutInCell="1" allowOverlap="0" wp14:anchorId="08201EAF" wp14:editId="7DA4E89C">
                      <wp:simplePos x="0" y="0"/>
                      <wp:positionH relativeFrom="margin">
                        <wp:posOffset>-45720</wp:posOffset>
                      </wp:positionH>
                      <wp:positionV relativeFrom="page">
                        <wp:posOffset>281305</wp:posOffset>
                      </wp:positionV>
                      <wp:extent cx="2520000" cy="1130400"/>
                      <wp:effectExtent l="0" t="0" r="13970" b="12700"/>
                      <wp:wrapNone/>
                      <wp:docPr id="172" name="Grupo 10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2520000" cy="1130400"/>
                                <a:chOff x="0" y="0"/>
                                <a:chExt cx="3777020" cy="2046191"/>
                              </a:xfrm>
                            </wpg:grpSpPr>
                            <wps:wsp>
                              <wps:cNvPr id="174" name="Retângulo 174"/>
                              <wps:cNvSpPr/>
                              <wps:spPr>
                                <a:xfrm>
                                  <a:off x="0" y="0"/>
                                  <a:ext cx="3218688" cy="2028767"/>
                                </a:xfrm>
                                <a:prstGeom prst="rect">
                                  <a:avLst/>
                                </a:prstGeom>
                                <a:solidFill>
                                  <a:sysClr val="window" lastClr="FFFFFF">
                                    <a:alpha val="0"/>
                                  </a:sysClr>
                                </a:solidFill>
                                <a:ln w="25400" cap="flat" cmpd="sng" algn="ctr">
                                  <a:noFill/>
                                  <a:prstDash val="solid"/>
                                </a:ln>
                                <a:effectLst/>
                              </wps:spPr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g:grpSp>
                              <wpg:cNvPr id="179" name="Grupo 13"/>
                              <wpg:cNvGrpSpPr/>
                              <wpg:grpSpPr>
                                <a:xfrm>
                                  <a:off x="0" y="19050"/>
                                  <a:ext cx="2249424" cy="832104"/>
                                  <a:chOff x="228600" y="0"/>
                                  <a:chExt cx="1472184" cy="1024128"/>
                                </a:xfrm>
                              </wpg:grpSpPr>
                              <wps:wsp>
                                <wps:cNvPr id="180" name="Retângulo 10"/>
                                <wps:cNvSpPr/>
                                <wps:spPr>
                                  <a:xfrm>
                                    <a:off x="228600" y="0"/>
                                    <a:ext cx="1466258" cy="1012273"/>
                                  </a:xfrm>
                                  <a:custGeom>
                                    <a:avLst/>
                                    <a:gdLst>
                                      <a:gd name="connsiteX0" fmla="*/ 0 w 2240281"/>
                                      <a:gd name="connsiteY0" fmla="*/ 0 h 822960"/>
                                      <a:gd name="connsiteX1" fmla="*/ 2240281 w 2240281"/>
                                      <a:gd name="connsiteY1" fmla="*/ 0 h 822960"/>
                                      <a:gd name="connsiteX2" fmla="*/ 2240281 w 2240281"/>
                                      <a:gd name="connsiteY2" fmla="*/ 822960 h 822960"/>
                                      <a:gd name="connsiteX3" fmla="*/ 0 w 2240281"/>
                                      <a:gd name="connsiteY3" fmla="*/ 822960 h 822960"/>
                                      <a:gd name="connsiteX4" fmla="*/ 0 w 2240281"/>
                                      <a:gd name="connsiteY4" fmla="*/ 0 h 822960"/>
                                      <a:gd name="connsiteX0" fmla="*/ 0 w 2240281"/>
                                      <a:gd name="connsiteY0" fmla="*/ 0 h 822960"/>
                                      <a:gd name="connsiteX1" fmla="*/ 2240281 w 2240281"/>
                                      <a:gd name="connsiteY1" fmla="*/ 0 h 822960"/>
                                      <a:gd name="connsiteX2" fmla="*/ 1659256 w 2240281"/>
                                      <a:gd name="connsiteY2" fmla="*/ 222885 h 822960"/>
                                      <a:gd name="connsiteX3" fmla="*/ 0 w 2240281"/>
                                      <a:gd name="connsiteY3" fmla="*/ 822960 h 822960"/>
                                      <a:gd name="connsiteX4" fmla="*/ 0 w 2240281"/>
                                      <a:gd name="connsiteY4" fmla="*/ 0 h 822960"/>
                                    </a:gdLst>
                                    <a:ahLst/>
                                    <a:cxnLst>
                                      <a:cxn ang="0">
                                        <a:pos x="connsiteX0" y="connsiteY0"/>
                                      </a:cxn>
                                      <a:cxn ang="0">
                                        <a:pos x="connsiteX1" y="connsiteY1"/>
                                      </a:cxn>
                                      <a:cxn ang="0">
                                        <a:pos x="connsiteX2" y="connsiteY2"/>
                                      </a:cxn>
                                      <a:cxn ang="0">
                                        <a:pos x="connsiteX3" y="connsiteY3"/>
                                      </a:cxn>
                                      <a:cxn ang="0">
                                        <a:pos x="connsiteX4" y="connsiteY4"/>
                                      </a:cxn>
                                    </a:cxnLst>
                                    <a:rect l="l" t="t" r="r" b="b"/>
                                    <a:pathLst>
                                      <a:path w="2240281" h="822960">
                                        <a:moveTo>
                                          <a:pt x="0" y="0"/>
                                        </a:moveTo>
                                        <a:lnTo>
                                          <a:pt x="2240281" y="0"/>
                                        </a:lnTo>
                                        <a:lnTo>
                                          <a:pt x="1659256" y="222885"/>
                                        </a:lnTo>
                                        <a:lnTo>
                                          <a:pt x="0" y="822960"/>
                                        </a:lnTo>
                                        <a:lnTo>
                                          <a:pt x="0" y="0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solidFill>
                                    <a:srgbClr val="4F81BD"/>
                                  </a:solidFill>
                                  <a:ln w="25400" cap="flat" cmpd="sng" algn="ctr">
                                    <a:noFill/>
                                    <a:prstDash val="solid"/>
                                  </a:ln>
                                  <a:effectLst/>
                                </wps:spPr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182" name="Retângulo 177"/>
                                <wps:cNvSpPr/>
                                <wps:spPr>
                                  <a:xfrm>
                                    <a:off x="228600" y="0"/>
                                    <a:ext cx="1472184" cy="1024128"/>
                                  </a:xfrm>
                                  <a:prstGeom prst="rect">
                                    <a:avLst/>
                                  </a:prstGeom>
                                  <a:blipFill>
                                    <a:blip r:embed="rId13"/>
                                    <a:stretch>
                                      <a:fillRect/>
                                    </a:stretch>
                                  </a:blipFill>
                                  <a:ln w="25400" cap="flat" cmpd="sng" algn="ctr">
                                    <a:noFill/>
                                    <a:prstDash val="solid"/>
                                  </a:ln>
                                  <a:effectLst/>
                                </wps:spPr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</wpg:grpSp>
                            <wps:wsp>
                              <wps:cNvPr id="183" name="Caixa de Texto 178"/>
                              <wps:cNvSpPr txBox="1"/>
                              <wps:spPr>
                                <a:xfrm>
                                  <a:off x="544014" y="465655"/>
                                  <a:ext cx="3233006" cy="1580536"/>
                                </a:xfrm>
                                <a:prstGeom prst="rect">
                                  <a:avLst/>
                                </a:prstGeom>
                                <a:noFill/>
                                <a:ln w="6350">
                                  <a:noFill/>
                                </a:ln>
                                <a:effectLst/>
                              </wps:spPr>
                              <wps:txbx>
                                <w:txbxContent>
                                  <w:p w14:paraId="2DBC9590" w14:textId="4F1EEFAC" w:rsidR="00526AA8" w:rsidRPr="00867C47" w:rsidRDefault="00867C47" w:rsidP="00526AA8">
                                    <w:pPr>
                                      <w:autoSpaceDE w:val="0"/>
                                      <w:autoSpaceDN w:val="0"/>
                                      <w:adjustRightInd w:val="0"/>
                                      <w:rPr>
                                        <w:rFonts w:cs="ScalaSans"/>
                                        <w:szCs w:val="22"/>
                                      </w:rPr>
                                    </w:pPr>
                                    <w:r w:rsidRPr="00867C47">
                                      <w:rPr>
                                        <w:b/>
                                        <w:color w:val="4F81BD" w:themeColor="accent1"/>
                                      </w:rPr>
                                      <w:t xml:space="preserve">SESSÃO III- </w:t>
                                    </w:r>
                                    <w:proofErr w:type="gramStart"/>
                                    <w:r w:rsidRPr="00867C47">
                                      <w:rPr>
                                        <w:b/>
                                        <w:i/>
                                        <w:color w:val="4F81BD" w:themeColor="accent1"/>
                                      </w:rPr>
                                      <w:t>Workshops</w:t>
                                    </w:r>
                                    <w:r w:rsidRPr="00867C47">
                                      <w:rPr>
                                        <w:b/>
                                        <w:color w:val="4F81BD" w:themeColor="accent1"/>
                                      </w:rPr>
                                      <w:t xml:space="preserve">  baseados</w:t>
                                    </w:r>
                                    <w:proofErr w:type="gramEnd"/>
                                    <w:r w:rsidRPr="00867C47">
                                      <w:rPr>
                                        <w:b/>
                                        <w:color w:val="4F81BD" w:themeColor="accent1"/>
                                      </w:rPr>
                                      <w:t xml:space="preserve"> em experiências de auditoria dos ODS</w:t>
                                    </w:r>
                                  </w:p>
                                  <w:p w14:paraId="36C276F3" w14:textId="77777777" w:rsidR="00526AA8" w:rsidRPr="00867C47" w:rsidRDefault="00526AA8" w:rsidP="00526AA8">
                                    <w:pPr>
                                      <w:autoSpaceDE w:val="0"/>
                                      <w:autoSpaceDN w:val="0"/>
                                      <w:adjustRightInd w:val="0"/>
                                      <w:rPr>
                                        <w:rFonts w:cs="ScalaSans"/>
                                        <w:szCs w:val="22"/>
                                      </w:rPr>
                                    </w:pPr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45720" tIns="91440" rIns="0" bIns="0" numCol="1" spcCol="0" rtlCol="0" fromWordArt="0" anchor="t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08201EAF" id="Grupo 10" o:spid="_x0000_s1038" style="position:absolute;left:0;text-align:left;margin-left:-3.6pt;margin-top:22.15pt;width:198.45pt;height:89pt;z-index:251661824;mso-wrap-distance-left:17.85pt;mso-wrap-distance-right:17.85pt;mso-position-horizontal-relative:margin;mso-position-vertical-relative:page;mso-width-relative:margin;mso-height-relative:margin" coordsize="37770,2046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" o:allowoverlap="f">
                      <v:rect id="Retângulo 174" o:spid="_x0000_s1039" style="position:absolute;width:32186;height:2028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" fillcolor="window" stroked="f" strokeweight="2pt">
                        <v:fill opacity="0"/>
                      </v:rect>
                      <v:group id="Grupo 13" o:spid="_x0000_s1040" style="position:absolute;top:190;width:22494;height:8321" coordorigin="2286" coordsize="14721,1024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">
                        <v:shape id="Retângulo 10" o:spid="_x0000_s1041" style="position:absolute;left:2286;width:14662;height:10122;visibility:visible;mso-wrap-style:square;v-text-anchor:middle" coordsize="2240281,8229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" path="m,l2240281,,1659256,222885,,822960,,xe" fillcolor="#4f81bd" stroked="f" strokeweight="2pt">
                          <v:path arrowok="t" o:connecttype="custom" o:connectlocs="0,0;1466258,0;1085979,274157;0,1012273;0,0" o:connectangles="0,0,0,0,0"/>
                        </v:shape>
                        <v:rect id="Retângulo 177" o:spid="_x0000_s1042" style="position:absolute;left:2286;width:14721;height:1024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" stroked="f" strokeweight="2pt">
                          <v:fill r:id="rId14" o:title="" recolor="t" rotate="t" type="frame"/>
                        </v:rect>
                      </v:group>
                      <v:shape id="Caixa de Texto 178" o:spid="_x0000_s1043" type="#_x0000_t202" style="position:absolute;left:5440;top:4656;width:32330;height:1580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" filled="f" stroked="f" strokeweight=".5pt">
                        <v:textbox inset="3.6pt,7.2pt,0,0">
                          <w:txbxContent>
                            <w:p w14:paraId="2DBC9590" w14:textId="4F1EEFAC" w:rsidR="00526AA8" w:rsidRPr="00867C47" w:rsidRDefault="00867C47" w:rsidP="00526AA8">
                              <w:pPr>
                                <w:autoSpaceDE w:val="0"/>
                                <w:autoSpaceDN w:val="0"/>
                                <w:adjustRightInd w:val="0"/>
                                <w:rPr>
                                  <w:rFonts w:cs="ScalaSans"/>
                                  <w:szCs w:val="22"/>
                                </w:rPr>
                              </w:pPr>
                              <w:r w:rsidRPr="00867C47">
                                <w:rPr>
                                  <w:b/>
                                  <w:color w:val="4F81BD" w:themeColor="accent1"/>
                                </w:rPr>
                                <w:t xml:space="preserve">SESSÃO III- </w:t>
                              </w:r>
                              <w:proofErr w:type="gramStart"/>
                              <w:r w:rsidRPr="00867C47">
                                <w:rPr>
                                  <w:b/>
                                  <w:i/>
                                  <w:color w:val="4F81BD" w:themeColor="accent1"/>
                                </w:rPr>
                                <w:t>Workshops</w:t>
                              </w:r>
                              <w:r w:rsidRPr="00867C47">
                                <w:rPr>
                                  <w:b/>
                                  <w:color w:val="4F81BD" w:themeColor="accent1"/>
                                </w:rPr>
                                <w:t xml:space="preserve">  baseados</w:t>
                              </w:r>
                              <w:proofErr w:type="gramEnd"/>
                              <w:r w:rsidRPr="00867C47">
                                <w:rPr>
                                  <w:b/>
                                  <w:color w:val="4F81BD" w:themeColor="accent1"/>
                                </w:rPr>
                                <w:t xml:space="preserve"> em experiências de auditoria dos ODS</w:t>
                              </w:r>
                            </w:p>
                            <w:p w14:paraId="36C276F3" w14:textId="77777777" w:rsidR="00526AA8" w:rsidRPr="00867C47" w:rsidRDefault="00526AA8" w:rsidP="00526AA8">
                              <w:pPr>
                                <w:autoSpaceDE w:val="0"/>
                                <w:autoSpaceDN w:val="0"/>
                                <w:adjustRightInd w:val="0"/>
                                <w:rPr>
                                  <w:rFonts w:cs="ScalaSans"/>
                                  <w:szCs w:val="22"/>
                                </w:rPr>
                              </w:pPr>
                            </w:p>
                          </w:txbxContent>
                        </v:textbox>
                      </v:shape>
                      <w10:wrap anchorx="margin" anchory="page"/>
                    </v:group>
                  </w:pict>
                </mc:Fallback>
              </mc:AlternateContent>
            </w:r>
          </w:p>
        </w:tc>
        <w:tc>
          <w:tcPr>
            <w:tcW w:w="4104" w:type="dxa"/>
            <w:vAlign w:val="center"/>
          </w:tcPr>
          <w:p w14:paraId="50922092" w14:textId="59A535A6" w:rsidR="00B55D4F" w:rsidRPr="00F1266E" w:rsidRDefault="00B55D4F">
            <w:pPr>
              <w:jc w:val="both"/>
            </w:pPr>
          </w:p>
        </w:tc>
      </w:tr>
      <w:tr w:rsidR="00B55D4F" w:rsidRPr="00A077A3" w14:paraId="1DE123CF" w14:textId="77777777" w:rsidTr="00F27A87">
        <w:tc>
          <w:tcPr>
            <w:tcW w:w="4390" w:type="dxa"/>
          </w:tcPr>
          <w:p w14:paraId="22AF1C51" w14:textId="0591DE4D" w:rsidR="00B55D4F" w:rsidRPr="00F1266E" w:rsidRDefault="00B55D4F" w:rsidP="00652715">
            <w:pPr>
              <w:jc w:val="both"/>
              <w:rPr>
                <w:noProof/>
                <w:lang w:eastAsia="en-GB"/>
              </w:rPr>
            </w:pPr>
          </w:p>
        </w:tc>
        <w:tc>
          <w:tcPr>
            <w:tcW w:w="4104" w:type="dxa"/>
            <w:vAlign w:val="center"/>
          </w:tcPr>
          <w:p w14:paraId="0E639894" w14:textId="6D880F83" w:rsidR="00B55D4F" w:rsidRPr="00F1266E" w:rsidRDefault="00B55D4F">
            <w:pPr>
              <w:jc w:val="both"/>
            </w:pPr>
          </w:p>
        </w:tc>
      </w:tr>
    </w:tbl>
    <w:p w14:paraId="61277EF5" w14:textId="198C927D" w:rsidR="00591CE5" w:rsidRPr="00F1266E" w:rsidRDefault="00DC7AF0" w:rsidP="00652715">
      <w:pPr>
        <w:jc w:val="both"/>
      </w:pPr>
      <w:r>
        <w:rPr>
          <w:noProof/>
          <w:lang w:eastAsia="pt-PT"/>
        </w:rPr>
        <mc:AlternateContent>
          <mc:Choice Requires="wps">
            <w:drawing>
              <wp:anchor distT="0" distB="0" distL="114300" distR="114300" simplePos="0" relativeHeight="251660800" behindDoc="0" locked="0" layoutInCell="1" allowOverlap="1" wp14:anchorId="248596A3" wp14:editId="04EE5FD9">
                <wp:simplePos x="0" y="0"/>
                <wp:positionH relativeFrom="column">
                  <wp:posOffset>2752090</wp:posOffset>
                </wp:positionH>
                <wp:positionV relativeFrom="paragraph">
                  <wp:posOffset>-4570095</wp:posOffset>
                </wp:positionV>
                <wp:extent cx="3875405" cy="6505575"/>
                <wp:effectExtent l="0" t="0" r="0" b="0"/>
                <wp:wrapNone/>
                <wp:docPr id="210" name="Caixa de texto 2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875405" cy="65055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F7B57C9" w14:textId="5599EA89" w:rsidR="004D1484" w:rsidRPr="004D1484" w:rsidRDefault="004D1484" w:rsidP="00AE5E4F">
                            <w:pPr>
                              <w:jc w:val="both"/>
                            </w:pPr>
                            <w:r w:rsidRPr="004D1484">
                              <w:t>Apresentação do Tribunal de C</w:t>
                            </w:r>
                            <w:r>
                              <w:t xml:space="preserve">ontas do Estado do Amazonas (Brasil), </w:t>
                            </w:r>
                            <w:r w:rsidR="00867C47">
                              <w:t>sobre a</w:t>
                            </w:r>
                            <w:r>
                              <w:t xml:space="preserve"> experiência de auditoria ambiental nesta relevante área geográfica (até 15 minutos), com o foco nos desafios encontrados e os resultados obtidos, bem com as</w:t>
                            </w:r>
                            <w:r w:rsidR="00867C47">
                              <w:t xml:space="preserve"> lições aprendidas.</w:t>
                            </w:r>
                          </w:p>
                          <w:p w14:paraId="4A337606" w14:textId="77777777" w:rsidR="004D1484" w:rsidRPr="004D1484" w:rsidRDefault="004D1484" w:rsidP="00AE5E4F">
                            <w:pPr>
                              <w:jc w:val="both"/>
                            </w:pPr>
                          </w:p>
                          <w:p w14:paraId="1C18BBD5" w14:textId="7A2FB9FF" w:rsidR="004D1484" w:rsidRDefault="004D1484" w:rsidP="00AE5E4F">
                            <w:pPr>
                              <w:jc w:val="both"/>
                            </w:pPr>
                            <w:r w:rsidRPr="004D1484">
                              <w:t xml:space="preserve">Os representantes da EUROSAI, AFROSAI </w:t>
                            </w:r>
                            <w:r>
                              <w:t>e</w:t>
                            </w:r>
                            <w:r w:rsidRPr="004D1484">
                              <w:t xml:space="preserve"> OLACEFS</w:t>
                            </w:r>
                            <w:r>
                              <w:t xml:space="preserve"> irão partilhar com os participantes os modelos das respetivas regiões, progressos, desafios e oportunidades na preparação e implementação de auditorias d</w:t>
                            </w:r>
                            <w:r w:rsidR="00867C47">
                              <w:t>os</w:t>
                            </w:r>
                            <w:r>
                              <w:t xml:space="preserve"> ODS, incluindo as abordagens utilizadas.</w:t>
                            </w:r>
                          </w:p>
                          <w:p w14:paraId="010E8BBB" w14:textId="77777777" w:rsidR="000F7C8C" w:rsidRDefault="000F7C8C" w:rsidP="00AE5E4F">
                            <w:pPr>
                              <w:jc w:val="both"/>
                            </w:pPr>
                          </w:p>
                          <w:p w14:paraId="14D4D238" w14:textId="5A0AC314" w:rsidR="004D1484" w:rsidRDefault="004D1484" w:rsidP="00AE5E4F">
                            <w:pPr>
                              <w:jc w:val="both"/>
                            </w:pPr>
                            <w:r w:rsidRPr="004D1484">
                              <w:t>Esta mesa redonda será coordenada por um</w:t>
                            </w:r>
                            <w:r w:rsidR="009B59A2">
                              <w:t>a</w:t>
                            </w:r>
                            <w:r w:rsidRPr="004D1484">
                              <w:t xml:space="preserve"> moderador</w:t>
                            </w:r>
                            <w:r w:rsidR="009B59A2">
                              <w:t>a</w:t>
                            </w:r>
                            <w:r w:rsidRPr="004D1484">
                              <w:t xml:space="preserve"> do Tribunal de Contas Europeu.</w:t>
                            </w:r>
                          </w:p>
                          <w:p w14:paraId="2E58655E" w14:textId="77777777" w:rsidR="000F7C8C" w:rsidRPr="009B59A2" w:rsidRDefault="000F7C8C" w:rsidP="00AE5E4F">
                            <w:pPr>
                              <w:jc w:val="both"/>
                            </w:pPr>
                          </w:p>
                          <w:p w14:paraId="29C30173" w14:textId="4643C699" w:rsidR="00AE5E4F" w:rsidRDefault="000F7C8C" w:rsidP="00AE5E4F">
                            <w:pPr>
                              <w:jc w:val="both"/>
                            </w:pPr>
                            <w:r w:rsidRPr="000F7C8C">
                              <w:t>Cada orador tem o m</w:t>
                            </w:r>
                            <w:r>
                              <w:t>áximo de 10 minutos para apresentar a sua experiência</w:t>
                            </w:r>
                            <w:r w:rsidR="00867C47">
                              <w:t>.</w:t>
                            </w:r>
                          </w:p>
                          <w:p w14:paraId="0CE6A59E" w14:textId="77777777" w:rsidR="000F7C8C" w:rsidRPr="000F7C8C" w:rsidRDefault="000F7C8C" w:rsidP="00AE5E4F">
                            <w:pPr>
                              <w:jc w:val="both"/>
                            </w:pPr>
                          </w:p>
                          <w:p w14:paraId="6B8D7A24" w14:textId="6BFBCBAB" w:rsidR="00AE5E4F" w:rsidRPr="009B59A2" w:rsidRDefault="009B59A2" w:rsidP="00AE5E4F">
                            <w:pPr>
                              <w:jc w:val="both"/>
                            </w:pPr>
                            <w:r>
                              <w:t>A</w:t>
                            </w:r>
                            <w:r w:rsidR="000F7C8C" w:rsidRPr="000F7C8C">
                              <w:t xml:space="preserve"> moderador</w:t>
                            </w:r>
                            <w:r>
                              <w:t>a</w:t>
                            </w:r>
                            <w:r w:rsidR="000F7C8C" w:rsidRPr="000F7C8C">
                              <w:t xml:space="preserve"> introduz o t</w:t>
                            </w:r>
                            <w:r w:rsidR="000F7C8C">
                              <w:t xml:space="preserve">ema e os oradores (até 10 minutos), </w:t>
                            </w:r>
                            <w:r w:rsidRPr="009B59A2">
                              <w:t xml:space="preserve">toma conta da </w:t>
                            </w:r>
                            <w:r w:rsidR="00C94E4E" w:rsidRPr="009B59A2">
                              <w:t>agenda, coloca</w:t>
                            </w:r>
                            <w:r w:rsidRPr="009B59A2">
                              <w:t xml:space="preserve"> questões e gere o debate</w:t>
                            </w:r>
                            <w:r>
                              <w:t xml:space="preserve">. </w:t>
                            </w:r>
                            <w:r w:rsidRPr="009B59A2">
                              <w:t xml:space="preserve">Ela pode </w:t>
                            </w:r>
                            <w:r w:rsidR="00C94E4E">
                              <w:t xml:space="preserve">usar </w:t>
                            </w:r>
                            <w:r w:rsidRPr="009B59A2">
                              <w:t xml:space="preserve">os 5 minutos finais da sessão para </w:t>
                            </w:r>
                            <w:r w:rsidR="00C94E4E">
                              <w:t>fazer um sumário</w:t>
                            </w:r>
                            <w:r>
                              <w:t xml:space="preserve"> ou retirar conclusões.</w:t>
                            </w:r>
                          </w:p>
                          <w:p w14:paraId="02E10386" w14:textId="3E5356E3" w:rsidR="006F15FC" w:rsidRPr="00C94E4E" w:rsidRDefault="006F15FC" w:rsidP="00494FD9"/>
                          <w:p w14:paraId="1E3917D0" w14:textId="693E12A9" w:rsidR="009B59A2" w:rsidRDefault="009B59A2" w:rsidP="00494FD9">
                            <w:r w:rsidRPr="009B59A2">
                              <w:t xml:space="preserve">Cada </w:t>
                            </w:r>
                            <w:r w:rsidRPr="009B59A2">
                              <w:rPr>
                                <w:i/>
                              </w:rPr>
                              <w:t>Workshop</w:t>
                            </w:r>
                            <w:r w:rsidRPr="009B59A2">
                              <w:t xml:space="preserve"> ocorrerá em </w:t>
                            </w:r>
                            <w:r>
                              <w:t xml:space="preserve">salas </w:t>
                            </w:r>
                            <w:r w:rsidR="0075278A">
                              <w:t>diferentes</w:t>
                            </w:r>
                            <w:r>
                              <w:t xml:space="preserve"> e com aproximadamente 30/35 participantes.</w:t>
                            </w:r>
                          </w:p>
                          <w:p w14:paraId="56D76072" w14:textId="77777777" w:rsidR="00C94E4E" w:rsidRDefault="00C94E4E" w:rsidP="00494FD9"/>
                          <w:p w14:paraId="2B482FED" w14:textId="692A7E7E" w:rsidR="009B59A2" w:rsidRDefault="009B59A2" w:rsidP="00494FD9">
                            <w:r w:rsidRPr="009B59A2">
                              <w:t>Os delegados serão informados antes d</w:t>
                            </w:r>
                            <w:r>
                              <w:t>o seminário qual workshop irão participar.</w:t>
                            </w:r>
                          </w:p>
                          <w:p w14:paraId="711B03E3" w14:textId="1F485D73" w:rsidR="00CD7DFB" w:rsidRPr="00F1266E" w:rsidRDefault="00CD7DFB" w:rsidP="00494FD9"/>
                          <w:p w14:paraId="359F78C0" w14:textId="0000F12E" w:rsidR="009B59A2" w:rsidRPr="008319FC" w:rsidRDefault="009B59A2" w:rsidP="00494FD9">
                            <w:pPr>
                              <w:rPr>
                                <w:b/>
                              </w:rPr>
                            </w:pPr>
                            <w:r w:rsidRPr="008319FC">
                              <w:rPr>
                                <w:b/>
                              </w:rPr>
                              <w:t xml:space="preserve">Papel dos moderadores dos </w:t>
                            </w:r>
                            <w:r w:rsidRPr="008319FC">
                              <w:rPr>
                                <w:b/>
                                <w:i/>
                              </w:rPr>
                              <w:t>workshops</w:t>
                            </w:r>
                          </w:p>
                          <w:p w14:paraId="26E8B9E7" w14:textId="7C176073" w:rsidR="00FD3617" w:rsidRDefault="00FD3617" w:rsidP="00104804">
                            <w:pPr>
                              <w:jc w:val="both"/>
                            </w:pPr>
                            <w:r w:rsidRPr="00FD3617">
                              <w:t>Dá a palavra aos a</w:t>
                            </w:r>
                            <w:r>
                              <w:t xml:space="preserve">presentadores, gere </w:t>
                            </w:r>
                            <w:r w:rsidR="00C94E4E">
                              <w:t xml:space="preserve">o processo de discussão e </w:t>
                            </w:r>
                            <w:r w:rsidR="002D2F4B">
                              <w:t xml:space="preserve">a </w:t>
                            </w:r>
                            <w:r w:rsidR="00C94E4E">
                              <w:t xml:space="preserve">dinâmica, alerta os participantes sobre o tempo, introduz questões e ideias relevantes para o grupo e garante que o tópico é abordado e as questões </w:t>
                            </w:r>
                            <w:r w:rsidR="00F1266E">
                              <w:t xml:space="preserve">são </w:t>
                            </w:r>
                            <w:r w:rsidR="00C94E4E">
                              <w:t xml:space="preserve">respondidas. </w:t>
                            </w:r>
                          </w:p>
                          <w:p w14:paraId="0A71AC0A" w14:textId="477DED7A" w:rsidR="00F1266E" w:rsidRPr="00C94E4E" w:rsidRDefault="00C94E4E" w:rsidP="00104804">
                            <w:pPr>
                              <w:jc w:val="both"/>
                            </w:pPr>
                            <w:r w:rsidRPr="00C94E4E">
                              <w:t>O moderador será o port</w:t>
                            </w:r>
                            <w:r>
                              <w:t>a-voz do grupo e, neste contexto</w:t>
                            </w:r>
                            <w:r w:rsidR="00F1266E">
                              <w:t xml:space="preserve">, será responsável </w:t>
                            </w:r>
                            <w:bookmarkStart w:id="0" w:name="_GoBack"/>
                            <w:bookmarkEnd w:id="0"/>
                            <w:r w:rsidR="00F1266E">
                              <w:t>pela tarefa de apresentar as conclusões d</w:t>
                            </w:r>
                            <w:r w:rsidR="00F23E36">
                              <w:t>o</w:t>
                            </w:r>
                            <w:r w:rsidR="00F1266E">
                              <w:t xml:space="preserve"> </w:t>
                            </w:r>
                            <w:r w:rsidR="00F1266E" w:rsidRPr="00F23E36">
                              <w:rPr>
                                <w:i/>
                              </w:rPr>
                              <w:t>workshop</w:t>
                            </w:r>
                            <w:r w:rsidR="00F1266E">
                              <w:t xml:space="preserve"> na sessão plenária.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48596A3" id="Caixa de texto 210" o:spid="_x0000_s1044" type="#_x0000_t202" style="position:absolute;left:0;text-align:left;margin-left:216.7pt;margin-top:-359.85pt;width:305.15pt;height:512.25pt;z-index:251660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" filled="f" stroked="f" strokeweight=".5pt">
                <v:textbox>
                  <w:txbxContent>
                    <w:p w14:paraId="5F7B57C9" w14:textId="5599EA89" w:rsidR="004D1484" w:rsidRPr="004D1484" w:rsidRDefault="004D1484" w:rsidP="00AE5E4F">
                      <w:pPr>
                        <w:jc w:val="both"/>
                      </w:pPr>
                      <w:r w:rsidRPr="004D1484">
                        <w:t>Apresentação do Tribunal de C</w:t>
                      </w:r>
                      <w:r>
                        <w:t xml:space="preserve">ontas do Estado do Amazonas (Brasil), </w:t>
                      </w:r>
                      <w:r w:rsidR="00867C47">
                        <w:t>sobre a</w:t>
                      </w:r>
                      <w:r>
                        <w:t xml:space="preserve"> experiência de auditoria ambiental nesta relevante área geográfica (até 15 minutos), com o foco nos desafios encontrados e os resultados obtidos, bem com as</w:t>
                      </w:r>
                      <w:r w:rsidR="00867C47">
                        <w:t xml:space="preserve"> lições aprendidas.</w:t>
                      </w:r>
                    </w:p>
                    <w:p w14:paraId="4A337606" w14:textId="77777777" w:rsidR="004D1484" w:rsidRPr="004D1484" w:rsidRDefault="004D1484" w:rsidP="00AE5E4F">
                      <w:pPr>
                        <w:jc w:val="both"/>
                      </w:pPr>
                    </w:p>
                    <w:p w14:paraId="1C18BBD5" w14:textId="7A2FB9FF" w:rsidR="004D1484" w:rsidRDefault="004D1484" w:rsidP="00AE5E4F">
                      <w:pPr>
                        <w:jc w:val="both"/>
                      </w:pPr>
                      <w:r w:rsidRPr="004D1484">
                        <w:t xml:space="preserve">Os representantes da EUROSAI, AFROSAI </w:t>
                      </w:r>
                      <w:r>
                        <w:t>e</w:t>
                      </w:r>
                      <w:r w:rsidRPr="004D1484">
                        <w:t xml:space="preserve"> OLACEFS</w:t>
                      </w:r>
                      <w:r>
                        <w:t xml:space="preserve"> irão partilhar com os participantes os modelos das respetivas regiões, progressos, desafios e oportunidades na preparação e implementação de auditorias d</w:t>
                      </w:r>
                      <w:r w:rsidR="00867C47">
                        <w:t>os</w:t>
                      </w:r>
                      <w:r>
                        <w:t xml:space="preserve"> ODS, incluindo as abordagens utilizadas.</w:t>
                      </w:r>
                    </w:p>
                    <w:p w14:paraId="010E8BBB" w14:textId="77777777" w:rsidR="000F7C8C" w:rsidRDefault="000F7C8C" w:rsidP="00AE5E4F">
                      <w:pPr>
                        <w:jc w:val="both"/>
                      </w:pPr>
                    </w:p>
                    <w:p w14:paraId="14D4D238" w14:textId="5A0AC314" w:rsidR="004D1484" w:rsidRDefault="004D1484" w:rsidP="00AE5E4F">
                      <w:pPr>
                        <w:jc w:val="both"/>
                      </w:pPr>
                      <w:r w:rsidRPr="004D1484">
                        <w:t>Esta mesa redonda será coordenada por um</w:t>
                      </w:r>
                      <w:r w:rsidR="009B59A2">
                        <w:t>a</w:t>
                      </w:r>
                      <w:r w:rsidRPr="004D1484">
                        <w:t xml:space="preserve"> moderador</w:t>
                      </w:r>
                      <w:r w:rsidR="009B59A2">
                        <w:t>a</w:t>
                      </w:r>
                      <w:r w:rsidRPr="004D1484">
                        <w:t xml:space="preserve"> do Tribunal de Contas Europeu.</w:t>
                      </w:r>
                    </w:p>
                    <w:p w14:paraId="2E58655E" w14:textId="77777777" w:rsidR="000F7C8C" w:rsidRPr="009B59A2" w:rsidRDefault="000F7C8C" w:rsidP="00AE5E4F">
                      <w:pPr>
                        <w:jc w:val="both"/>
                      </w:pPr>
                    </w:p>
                    <w:p w14:paraId="29C30173" w14:textId="4643C699" w:rsidR="00AE5E4F" w:rsidRDefault="000F7C8C" w:rsidP="00AE5E4F">
                      <w:pPr>
                        <w:jc w:val="both"/>
                      </w:pPr>
                      <w:r w:rsidRPr="000F7C8C">
                        <w:t>Cada orador tem o m</w:t>
                      </w:r>
                      <w:r>
                        <w:t>áximo de 10 minutos para apresentar a sua experiência</w:t>
                      </w:r>
                      <w:r w:rsidR="00867C47">
                        <w:t>.</w:t>
                      </w:r>
                    </w:p>
                    <w:p w14:paraId="0CE6A59E" w14:textId="77777777" w:rsidR="000F7C8C" w:rsidRPr="000F7C8C" w:rsidRDefault="000F7C8C" w:rsidP="00AE5E4F">
                      <w:pPr>
                        <w:jc w:val="both"/>
                      </w:pPr>
                    </w:p>
                    <w:p w14:paraId="6B8D7A24" w14:textId="6BFBCBAB" w:rsidR="00AE5E4F" w:rsidRPr="009B59A2" w:rsidRDefault="009B59A2" w:rsidP="00AE5E4F">
                      <w:pPr>
                        <w:jc w:val="both"/>
                      </w:pPr>
                      <w:r>
                        <w:t>A</w:t>
                      </w:r>
                      <w:r w:rsidR="000F7C8C" w:rsidRPr="000F7C8C">
                        <w:t xml:space="preserve"> moderador</w:t>
                      </w:r>
                      <w:r>
                        <w:t>a</w:t>
                      </w:r>
                      <w:r w:rsidR="000F7C8C" w:rsidRPr="000F7C8C">
                        <w:t xml:space="preserve"> introduz o t</w:t>
                      </w:r>
                      <w:r w:rsidR="000F7C8C">
                        <w:t xml:space="preserve">ema e os oradores (até 10 minutos), </w:t>
                      </w:r>
                      <w:r w:rsidRPr="009B59A2">
                        <w:t xml:space="preserve">toma conta da </w:t>
                      </w:r>
                      <w:r w:rsidR="00C94E4E" w:rsidRPr="009B59A2">
                        <w:t>agenda, coloca</w:t>
                      </w:r>
                      <w:r w:rsidRPr="009B59A2">
                        <w:t xml:space="preserve"> questões e gere o debate</w:t>
                      </w:r>
                      <w:r>
                        <w:t xml:space="preserve">. </w:t>
                      </w:r>
                      <w:r w:rsidRPr="009B59A2">
                        <w:t xml:space="preserve">Ela pode </w:t>
                      </w:r>
                      <w:r w:rsidR="00C94E4E">
                        <w:t xml:space="preserve">usar </w:t>
                      </w:r>
                      <w:r w:rsidRPr="009B59A2">
                        <w:t xml:space="preserve">os 5 minutos finais da sessão para </w:t>
                      </w:r>
                      <w:r w:rsidR="00C94E4E">
                        <w:t>fazer um sumário</w:t>
                      </w:r>
                      <w:r>
                        <w:t xml:space="preserve"> ou retirar conclusões.</w:t>
                      </w:r>
                    </w:p>
                    <w:p w14:paraId="02E10386" w14:textId="3E5356E3" w:rsidR="006F15FC" w:rsidRPr="00C94E4E" w:rsidRDefault="006F15FC" w:rsidP="00494FD9"/>
                    <w:p w14:paraId="1E3917D0" w14:textId="693E12A9" w:rsidR="009B59A2" w:rsidRDefault="009B59A2" w:rsidP="00494FD9">
                      <w:r w:rsidRPr="009B59A2">
                        <w:t xml:space="preserve">Cada </w:t>
                      </w:r>
                      <w:r w:rsidRPr="009B59A2">
                        <w:rPr>
                          <w:i/>
                        </w:rPr>
                        <w:t>Workshop</w:t>
                      </w:r>
                      <w:r w:rsidRPr="009B59A2">
                        <w:t xml:space="preserve"> ocorrerá em </w:t>
                      </w:r>
                      <w:r>
                        <w:t xml:space="preserve">salas </w:t>
                      </w:r>
                      <w:r w:rsidR="0075278A">
                        <w:t>diferentes</w:t>
                      </w:r>
                      <w:r>
                        <w:t xml:space="preserve"> e com aproximadamente 30/35 participantes.</w:t>
                      </w:r>
                    </w:p>
                    <w:p w14:paraId="56D76072" w14:textId="77777777" w:rsidR="00C94E4E" w:rsidRDefault="00C94E4E" w:rsidP="00494FD9"/>
                    <w:p w14:paraId="2B482FED" w14:textId="692A7E7E" w:rsidR="009B59A2" w:rsidRDefault="009B59A2" w:rsidP="00494FD9">
                      <w:r w:rsidRPr="009B59A2">
                        <w:t>Os delegados serão informados antes d</w:t>
                      </w:r>
                      <w:r>
                        <w:t>o seminário qual workshop irão participar.</w:t>
                      </w:r>
                    </w:p>
                    <w:p w14:paraId="711B03E3" w14:textId="1F485D73" w:rsidR="00CD7DFB" w:rsidRPr="00F1266E" w:rsidRDefault="00CD7DFB" w:rsidP="00494FD9"/>
                    <w:p w14:paraId="359F78C0" w14:textId="0000F12E" w:rsidR="009B59A2" w:rsidRPr="008319FC" w:rsidRDefault="009B59A2" w:rsidP="00494FD9">
                      <w:pPr>
                        <w:rPr>
                          <w:b/>
                        </w:rPr>
                      </w:pPr>
                      <w:r w:rsidRPr="008319FC">
                        <w:rPr>
                          <w:b/>
                        </w:rPr>
                        <w:t xml:space="preserve">Papel dos moderadores dos </w:t>
                      </w:r>
                      <w:r w:rsidRPr="008319FC">
                        <w:rPr>
                          <w:b/>
                          <w:i/>
                        </w:rPr>
                        <w:t>workshops</w:t>
                      </w:r>
                    </w:p>
                    <w:p w14:paraId="26E8B9E7" w14:textId="7C176073" w:rsidR="00FD3617" w:rsidRDefault="00FD3617" w:rsidP="00104804">
                      <w:pPr>
                        <w:jc w:val="both"/>
                      </w:pPr>
                      <w:r w:rsidRPr="00FD3617">
                        <w:t>Dá a palavra aos a</w:t>
                      </w:r>
                      <w:r>
                        <w:t xml:space="preserve">presentadores, gere </w:t>
                      </w:r>
                      <w:r w:rsidR="00C94E4E">
                        <w:t xml:space="preserve">o processo de discussão e </w:t>
                      </w:r>
                      <w:r w:rsidR="002D2F4B">
                        <w:t xml:space="preserve">a </w:t>
                      </w:r>
                      <w:r w:rsidR="00C94E4E">
                        <w:t xml:space="preserve">dinâmica, alerta os participantes sobre o tempo, introduz questões e ideias relevantes para o grupo e garante que o tópico é abordado e as questões </w:t>
                      </w:r>
                      <w:r w:rsidR="00F1266E">
                        <w:t xml:space="preserve">são </w:t>
                      </w:r>
                      <w:r w:rsidR="00C94E4E">
                        <w:t xml:space="preserve">respondidas. </w:t>
                      </w:r>
                    </w:p>
                    <w:p w14:paraId="0A71AC0A" w14:textId="477DED7A" w:rsidR="00F1266E" w:rsidRPr="00C94E4E" w:rsidRDefault="00C94E4E" w:rsidP="00104804">
                      <w:pPr>
                        <w:jc w:val="both"/>
                      </w:pPr>
                      <w:r w:rsidRPr="00C94E4E">
                        <w:t>O moderador será o port</w:t>
                      </w:r>
                      <w:r>
                        <w:t>a-voz do grupo e, neste contexto</w:t>
                      </w:r>
                      <w:r w:rsidR="00F1266E">
                        <w:t xml:space="preserve">, será responsável </w:t>
                      </w:r>
                      <w:bookmarkStart w:id="1" w:name="_GoBack"/>
                      <w:bookmarkEnd w:id="1"/>
                      <w:r w:rsidR="00F1266E">
                        <w:t>pela tarefa de apresentar as conclusões d</w:t>
                      </w:r>
                      <w:r w:rsidR="00F23E36">
                        <w:t>o</w:t>
                      </w:r>
                      <w:r w:rsidR="00F1266E">
                        <w:t xml:space="preserve"> </w:t>
                      </w:r>
                      <w:r w:rsidR="00F1266E" w:rsidRPr="00F23E36">
                        <w:rPr>
                          <w:i/>
                        </w:rPr>
                        <w:t>workshop</w:t>
                      </w:r>
                      <w:r w:rsidR="00F1266E">
                        <w:t xml:space="preserve"> na sessão plenária.</w:t>
                      </w:r>
                    </w:p>
                  </w:txbxContent>
                </v:textbox>
              </v:shape>
            </w:pict>
          </mc:Fallback>
        </mc:AlternateContent>
      </w:r>
      <w:r w:rsidR="0039122F" w:rsidRPr="009E5F53">
        <w:rPr>
          <w:b/>
          <w:noProof/>
          <w:lang w:eastAsia="pt-PT"/>
        </w:rPr>
        <mc:AlternateContent>
          <mc:Choice Requires="wpg">
            <w:drawing>
              <wp:anchor distT="0" distB="0" distL="228600" distR="228600" simplePos="0" relativeHeight="251653632" behindDoc="0" locked="0" layoutInCell="1" allowOverlap="1" wp14:anchorId="215FF985" wp14:editId="2E0CEAE0">
                <wp:simplePos x="0" y="0"/>
                <wp:positionH relativeFrom="margin">
                  <wp:posOffset>-170180</wp:posOffset>
                </wp:positionH>
                <wp:positionV relativeFrom="page">
                  <wp:posOffset>2240915</wp:posOffset>
                </wp:positionV>
                <wp:extent cx="2592070" cy="4544695"/>
                <wp:effectExtent l="0" t="0" r="0" b="8255"/>
                <wp:wrapSquare wrapText="bothSides"/>
                <wp:docPr id="10" name="Grupo 1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592070" cy="4544695"/>
                          <a:chOff x="0" y="0"/>
                          <a:chExt cx="3877879" cy="8752959"/>
                        </a:xfrm>
                      </wpg:grpSpPr>
                      <wps:wsp>
                        <wps:cNvPr id="12" name="Retângulo 174"/>
                        <wps:cNvSpPr/>
                        <wps:spPr>
                          <a:xfrm>
                            <a:off x="0" y="0"/>
                            <a:ext cx="3218688" cy="2028766"/>
                          </a:xfrm>
                          <a:prstGeom prst="rect">
                            <a:avLst/>
                          </a:prstGeom>
                          <a:solidFill>
                            <a:sysClr val="window" lastClr="FFFFFF">
                              <a:alpha val="0"/>
                            </a:sysClr>
                          </a:solidFill>
                          <a:ln w="25400" cap="flat" cmpd="sng" algn="ctr">
                            <a:noFill/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g:grpSp>
                        <wpg:cNvPr id="13" name="Grupo 13"/>
                        <wpg:cNvGrpSpPr/>
                        <wpg:grpSpPr>
                          <a:xfrm>
                            <a:off x="0" y="19050"/>
                            <a:ext cx="2249424" cy="832104"/>
                            <a:chOff x="228600" y="0"/>
                            <a:chExt cx="1472184" cy="1024128"/>
                          </a:xfrm>
                        </wpg:grpSpPr>
                        <wps:wsp>
                          <wps:cNvPr id="14" name="Retângulo 10"/>
                          <wps:cNvSpPr/>
                          <wps:spPr>
                            <a:xfrm>
                              <a:off x="228600" y="0"/>
                              <a:ext cx="1466258" cy="1012274"/>
                            </a:xfrm>
                            <a:custGeom>
                              <a:avLst/>
                              <a:gdLst>
                                <a:gd name="connsiteX0" fmla="*/ 0 w 2240281"/>
                                <a:gd name="connsiteY0" fmla="*/ 0 h 822960"/>
                                <a:gd name="connsiteX1" fmla="*/ 2240281 w 2240281"/>
                                <a:gd name="connsiteY1" fmla="*/ 0 h 822960"/>
                                <a:gd name="connsiteX2" fmla="*/ 2240281 w 2240281"/>
                                <a:gd name="connsiteY2" fmla="*/ 822960 h 822960"/>
                                <a:gd name="connsiteX3" fmla="*/ 0 w 2240281"/>
                                <a:gd name="connsiteY3" fmla="*/ 822960 h 822960"/>
                                <a:gd name="connsiteX4" fmla="*/ 0 w 2240281"/>
                                <a:gd name="connsiteY4" fmla="*/ 0 h 822960"/>
                                <a:gd name="connsiteX0" fmla="*/ 0 w 2240281"/>
                                <a:gd name="connsiteY0" fmla="*/ 0 h 822960"/>
                                <a:gd name="connsiteX1" fmla="*/ 2240281 w 2240281"/>
                                <a:gd name="connsiteY1" fmla="*/ 0 h 822960"/>
                                <a:gd name="connsiteX2" fmla="*/ 1659256 w 2240281"/>
                                <a:gd name="connsiteY2" fmla="*/ 222885 h 822960"/>
                                <a:gd name="connsiteX3" fmla="*/ 0 w 2240281"/>
                                <a:gd name="connsiteY3" fmla="*/ 822960 h 822960"/>
                                <a:gd name="connsiteX4" fmla="*/ 0 w 2240281"/>
                                <a:gd name="connsiteY4" fmla="*/ 0 h 822960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  <a:cxn ang="0">
                                  <a:pos x="connsiteX4" y="connsiteY4"/>
                                </a:cxn>
                              </a:cxnLst>
                              <a:rect l="l" t="t" r="r" b="b"/>
                              <a:pathLst>
                                <a:path w="2240281" h="822960">
                                  <a:moveTo>
                                    <a:pt x="0" y="0"/>
                                  </a:moveTo>
                                  <a:lnTo>
                                    <a:pt x="2240281" y="0"/>
                                  </a:lnTo>
                                  <a:lnTo>
                                    <a:pt x="1659256" y="222885"/>
                                  </a:lnTo>
                                  <a:lnTo>
                                    <a:pt x="0" y="822960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4F81BD"/>
                            </a:solidFill>
                            <a:ln w="25400" cap="flat" cmpd="sng" algn="ctr">
                              <a:noFill/>
                              <a:prstDash val="solid"/>
                            </a:ln>
                            <a:effectLst/>
                          </wps:spPr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5" name="Retângulo 177"/>
                          <wps:cNvSpPr/>
                          <wps:spPr>
                            <a:xfrm>
                              <a:off x="228600" y="0"/>
                              <a:ext cx="1472184" cy="1024128"/>
                            </a:xfrm>
                            <a:prstGeom prst="rect">
                              <a:avLst/>
                            </a:prstGeom>
                            <a:blipFill>
                              <a:blip r:embed="rId13"/>
                              <a:stretch>
                                <a:fillRect/>
                              </a:stretch>
                            </a:blipFill>
                            <a:ln w="25400" cap="flat" cmpd="sng" algn="ctr">
                              <a:noFill/>
                              <a:prstDash val="solid"/>
                            </a:ln>
                            <a:effectLst/>
                          </wps:spPr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s:wsp>
                        <wps:cNvPr id="16" name="Caixa de Texto 178"/>
                        <wps:cNvSpPr txBox="1"/>
                        <wps:spPr>
                          <a:xfrm>
                            <a:off x="644876" y="448232"/>
                            <a:ext cx="3233003" cy="8304727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txbx>
                          <w:txbxContent>
                            <w:p w14:paraId="4B16B554" w14:textId="787B8D81" w:rsidR="00526AA8" w:rsidRPr="008319FC" w:rsidRDefault="008319FC" w:rsidP="008319FC">
                              <w:r w:rsidRPr="008319FC">
                                <w:rPr>
                                  <w:b/>
                                  <w:color w:val="4F81BD" w:themeColor="accent1"/>
                                </w:rPr>
                                <w:t>SESSÃO II – Contribuir com um controlo relevante e independente da Agenda 2030 do Desenvolvimento Sustentável</w:t>
                              </w:r>
                            </w:p>
                            <w:p w14:paraId="7882ECC6" w14:textId="0FAC4DDF" w:rsidR="00636685" w:rsidRPr="008319FC" w:rsidRDefault="00636685" w:rsidP="00636685">
                              <w:pPr>
                                <w:autoSpaceDE w:val="0"/>
                                <w:autoSpaceDN w:val="0"/>
                                <w:adjustRightInd w:val="0"/>
                                <w:rPr>
                                  <w:rFonts w:cs="ScalaSans"/>
                                  <w:szCs w:val="22"/>
                                </w:rPr>
                              </w:pPr>
                            </w:p>
                            <w:p w14:paraId="26DA57DD" w14:textId="2C4974F5" w:rsidR="00636685" w:rsidRPr="008319FC" w:rsidRDefault="008319FC" w:rsidP="008319FC">
                              <w:pPr>
                                <w:pStyle w:val="PargrafodaLista"/>
                                <w:numPr>
                                  <w:ilvl w:val="0"/>
                                  <w:numId w:val="12"/>
                                </w:numPr>
                                <w:autoSpaceDE w:val="0"/>
                                <w:autoSpaceDN w:val="0"/>
                                <w:adjustRightInd w:val="0"/>
                                <w:ind w:left="567" w:hanging="283"/>
                                <w:rPr>
                                  <w:b/>
                                  <w:color w:val="4F81BD" w:themeColor="accent1"/>
                                </w:rPr>
                              </w:pPr>
                              <w:proofErr w:type="spellStart"/>
                              <w:r w:rsidRPr="008319FC">
                                <w:rPr>
                                  <w:b/>
                                  <w:color w:val="4F81BD" w:themeColor="accent1"/>
                                  <w:lang w:val="en-GB"/>
                                </w:rPr>
                                <w:t>Experiências</w:t>
                              </w:r>
                              <w:proofErr w:type="spellEnd"/>
                              <w:r w:rsidRPr="008319FC">
                                <w:rPr>
                                  <w:b/>
                                  <w:color w:val="4F81BD" w:themeColor="accent1"/>
                                  <w:lang w:val="en-GB"/>
                                </w:rPr>
                                <w:t xml:space="preserve"> de auditoria </w:t>
                              </w:r>
                              <w:proofErr w:type="spellStart"/>
                              <w:r w:rsidRPr="008319FC">
                                <w:rPr>
                                  <w:b/>
                                  <w:color w:val="4F81BD" w:themeColor="accent1"/>
                                  <w:lang w:val="en-GB"/>
                                </w:rPr>
                                <w:t>ambiental</w:t>
                              </w:r>
                              <w:proofErr w:type="spellEnd"/>
                            </w:p>
                            <w:p w14:paraId="1918B598" w14:textId="744DB48F" w:rsidR="008319FC" w:rsidRDefault="008319FC" w:rsidP="002D2F4B">
                              <w:pPr>
                                <w:pStyle w:val="PargrafodaLista"/>
                                <w:autoSpaceDE w:val="0"/>
                                <w:autoSpaceDN w:val="0"/>
                                <w:adjustRightInd w:val="0"/>
                                <w:ind w:left="567"/>
                                <w:rPr>
                                  <w:b/>
                                  <w:color w:val="4F81BD" w:themeColor="accent1"/>
                                </w:rPr>
                              </w:pPr>
                            </w:p>
                            <w:p w14:paraId="6414D526" w14:textId="409B5696" w:rsidR="002D2F4B" w:rsidRDefault="002D2F4B" w:rsidP="002D2F4B">
                              <w:pPr>
                                <w:pStyle w:val="PargrafodaLista"/>
                                <w:autoSpaceDE w:val="0"/>
                                <w:autoSpaceDN w:val="0"/>
                                <w:adjustRightInd w:val="0"/>
                                <w:ind w:left="567"/>
                                <w:rPr>
                                  <w:b/>
                                  <w:color w:val="4F81BD" w:themeColor="accent1"/>
                                </w:rPr>
                              </w:pPr>
                            </w:p>
                            <w:p w14:paraId="22558FB6" w14:textId="77777777" w:rsidR="0039122F" w:rsidRDefault="0039122F" w:rsidP="002D2F4B">
                              <w:pPr>
                                <w:pStyle w:val="PargrafodaLista"/>
                                <w:autoSpaceDE w:val="0"/>
                                <w:autoSpaceDN w:val="0"/>
                                <w:adjustRightInd w:val="0"/>
                                <w:ind w:left="567"/>
                                <w:rPr>
                                  <w:b/>
                                  <w:color w:val="4F81BD" w:themeColor="accent1"/>
                                </w:rPr>
                              </w:pPr>
                            </w:p>
                            <w:p w14:paraId="1270C3FF" w14:textId="77777777" w:rsidR="002D2F4B" w:rsidRPr="008319FC" w:rsidRDefault="002D2F4B" w:rsidP="002D2F4B">
                              <w:pPr>
                                <w:pStyle w:val="PargrafodaLista"/>
                                <w:autoSpaceDE w:val="0"/>
                                <w:autoSpaceDN w:val="0"/>
                                <w:adjustRightInd w:val="0"/>
                                <w:ind w:left="567"/>
                                <w:rPr>
                                  <w:b/>
                                  <w:color w:val="4F81BD" w:themeColor="accent1"/>
                                </w:rPr>
                              </w:pPr>
                            </w:p>
                            <w:p w14:paraId="4A4F4347" w14:textId="631472BC" w:rsidR="008319FC" w:rsidRPr="008319FC" w:rsidRDefault="008319FC" w:rsidP="008319FC">
                              <w:pPr>
                                <w:pStyle w:val="PargrafodaLista"/>
                                <w:numPr>
                                  <w:ilvl w:val="0"/>
                                  <w:numId w:val="12"/>
                                </w:numPr>
                                <w:autoSpaceDE w:val="0"/>
                                <w:autoSpaceDN w:val="0"/>
                                <w:adjustRightInd w:val="0"/>
                                <w:ind w:left="567" w:hanging="283"/>
                                <w:rPr>
                                  <w:b/>
                                  <w:color w:val="4F81BD" w:themeColor="accent1"/>
                                </w:rPr>
                              </w:pPr>
                              <w:r w:rsidRPr="008319FC">
                                <w:rPr>
                                  <w:b/>
                                  <w:color w:val="4F81BD" w:themeColor="accent1"/>
                                </w:rPr>
                                <w:t xml:space="preserve">A experiência das Regiões </w:t>
                              </w:r>
                              <w:r w:rsidR="002D2F4B">
                                <w:rPr>
                                  <w:b/>
                                  <w:color w:val="4F81BD" w:themeColor="accent1"/>
                                </w:rPr>
                                <w:t>-</w:t>
                              </w:r>
                              <w:r w:rsidRPr="008319FC">
                                <w:rPr>
                                  <w:b/>
                                  <w:color w:val="4F81BD" w:themeColor="accent1"/>
                                </w:rPr>
                                <w:t xml:space="preserve"> Mesa redonda moderada pelo Tribunal de Contas Europeu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45720" tIns="9144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215FF985" id="_x0000_s1045" style="position:absolute;left:0;text-align:left;margin-left:-13.4pt;margin-top:176.45pt;width:204.1pt;height:357.85pt;z-index:251653632;mso-wrap-distance-left:18pt;mso-wrap-distance-right:18pt;mso-position-horizontal-relative:margin;mso-position-vertical-relative:page;mso-width-relative:margin;mso-height-relative:margin" coordsize="38778,8752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">
                <v:rect id="Retângulo 174" o:spid="_x0000_s1046" style="position:absolute;width:32186;height:2028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" fillcolor="window" stroked="f" strokeweight="2pt">
                  <v:fill opacity="0"/>
                </v:rect>
                <v:group id="Grupo 13" o:spid="_x0000_s1047" style="position:absolute;top:190;width:22494;height:8321" coordorigin="2286" coordsize="14721,1024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">
                  <v:shape id="Retângulo 10" o:spid="_x0000_s1048" style="position:absolute;left:2286;width:14662;height:10122;visibility:visible;mso-wrap-style:square;v-text-anchor:middle" coordsize="2240281,8229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" path="m,l2240281,,1659256,222885,,822960,,xe" fillcolor="#4f81bd" stroked="f" strokeweight="2pt">
                    <v:path arrowok="t" o:connecttype="custom" o:connectlocs="0,0;1466258,0;1085979,274158;0,1012274;0,0" o:connectangles="0,0,0,0,0"/>
                  </v:shape>
                  <v:rect id="Retângulo 177" o:spid="_x0000_s1049" style="position:absolute;left:2286;width:14721;height:1024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" stroked="f" strokeweight="2pt">
                    <v:fill r:id="rId14" o:title="" recolor="t" rotate="t" type="frame"/>
                  </v:rect>
                </v:group>
                <v:shape id="Caixa de Texto 178" o:spid="_x0000_s1050" type="#_x0000_t202" style="position:absolute;left:6448;top:4482;width:32330;height:8304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" filled="f" stroked="f" strokeweight=".5pt">
                  <v:textbox inset="3.6pt,7.2pt,0,0">
                    <w:txbxContent>
                      <w:p w14:paraId="4B16B554" w14:textId="787B8D81" w:rsidR="00526AA8" w:rsidRPr="008319FC" w:rsidRDefault="008319FC" w:rsidP="008319FC">
                        <w:r w:rsidRPr="008319FC">
                          <w:rPr>
                            <w:b/>
                            <w:color w:val="4F81BD" w:themeColor="accent1"/>
                          </w:rPr>
                          <w:t>SESSÃO II – Contribuir com um controlo relevante e independente da Agenda 2030 do Desenvolvimento Sustentável</w:t>
                        </w:r>
                      </w:p>
                      <w:p w14:paraId="7882ECC6" w14:textId="0FAC4DDF" w:rsidR="00636685" w:rsidRPr="008319FC" w:rsidRDefault="00636685" w:rsidP="00636685">
                        <w:pPr>
                          <w:autoSpaceDE w:val="0"/>
                          <w:autoSpaceDN w:val="0"/>
                          <w:adjustRightInd w:val="0"/>
                          <w:rPr>
                            <w:rFonts w:cs="ScalaSans"/>
                            <w:szCs w:val="22"/>
                          </w:rPr>
                        </w:pPr>
                      </w:p>
                      <w:p w14:paraId="26DA57DD" w14:textId="2C4974F5" w:rsidR="00636685" w:rsidRPr="008319FC" w:rsidRDefault="008319FC" w:rsidP="008319FC">
                        <w:pPr>
                          <w:pStyle w:val="PargrafodaLista"/>
                          <w:numPr>
                            <w:ilvl w:val="0"/>
                            <w:numId w:val="12"/>
                          </w:numPr>
                          <w:autoSpaceDE w:val="0"/>
                          <w:autoSpaceDN w:val="0"/>
                          <w:adjustRightInd w:val="0"/>
                          <w:ind w:left="567" w:hanging="283"/>
                          <w:rPr>
                            <w:b/>
                            <w:color w:val="4F81BD" w:themeColor="accent1"/>
                          </w:rPr>
                        </w:pPr>
                        <w:proofErr w:type="spellStart"/>
                        <w:r w:rsidRPr="008319FC">
                          <w:rPr>
                            <w:b/>
                            <w:color w:val="4F81BD" w:themeColor="accent1"/>
                            <w:lang w:val="en-GB"/>
                          </w:rPr>
                          <w:t>Experiências</w:t>
                        </w:r>
                        <w:proofErr w:type="spellEnd"/>
                        <w:r w:rsidRPr="008319FC">
                          <w:rPr>
                            <w:b/>
                            <w:color w:val="4F81BD" w:themeColor="accent1"/>
                            <w:lang w:val="en-GB"/>
                          </w:rPr>
                          <w:t xml:space="preserve"> de auditoria </w:t>
                        </w:r>
                        <w:proofErr w:type="spellStart"/>
                        <w:r w:rsidRPr="008319FC">
                          <w:rPr>
                            <w:b/>
                            <w:color w:val="4F81BD" w:themeColor="accent1"/>
                            <w:lang w:val="en-GB"/>
                          </w:rPr>
                          <w:t>ambiental</w:t>
                        </w:r>
                        <w:proofErr w:type="spellEnd"/>
                      </w:p>
                      <w:p w14:paraId="1918B598" w14:textId="744DB48F" w:rsidR="008319FC" w:rsidRDefault="008319FC" w:rsidP="002D2F4B">
                        <w:pPr>
                          <w:pStyle w:val="PargrafodaLista"/>
                          <w:autoSpaceDE w:val="0"/>
                          <w:autoSpaceDN w:val="0"/>
                          <w:adjustRightInd w:val="0"/>
                          <w:ind w:left="567"/>
                          <w:rPr>
                            <w:b/>
                            <w:color w:val="4F81BD" w:themeColor="accent1"/>
                          </w:rPr>
                        </w:pPr>
                      </w:p>
                      <w:p w14:paraId="6414D526" w14:textId="409B5696" w:rsidR="002D2F4B" w:rsidRDefault="002D2F4B" w:rsidP="002D2F4B">
                        <w:pPr>
                          <w:pStyle w:val="PargrafodaLista"/>
                          <w:autoSpaceDE w:val="0"/>
                          <w:autoSpaceDN w:val="0"/>
                          <w:adjustRightInd w:val="0"/>
                          <w:ind w:left="567"/>
                          <w:rPr>
                            <w:b/>
                            <w:color w:val="4F81BD" w:themeColor="accent1"/>
                          </w:rPr>
                        </w:pPr>
                      </w:p>
                      <w:p w14:paraId="22558FB6" w14:textId="77777777" w:rsidR="0039122F" w:rsidRDefault="0039122F" w:rsidP="002D2F4B">
                        <w:pPr>
                          <w:pStyle w:val="PargrafodaLista"/>
                          <w:autoSpaceDE w:val="0"/>
                          <w:autoSpaceDN w:val="0"/>
                          <w:adjustRightInd w:val="0"/>
                          <w:ind w:left="567"/>
                          <w:rPr>
                            <w:b/>
                            <w:color w:val="4F81BD" w:themeColor="accent1"/>
                          </w:rPr>
                        </w:pPr>
                      </w:p>
                      <w:p w14:paraId="1270C3FF" w14:textId="77777777" w:rsidR="002D2F4B" w:rsidRPr="008319FC" w:rsidRDefault="002D2F4B" w:rsidP="002D2F4B">
                        <w:pPr>
                          <w:pStyle w:val="PargrafodaLista"/>
                          <w:autoSpaceDE w:val="0"/>
                          <w:autoSpaceDN w:val="0"/>
                          <w:adjustRightInd w:val="0"/>
                          <w:ind w:left="567"/>
                          <w:rPr>
                            <w:b/>
                            <w:color w:val="4F81BD" w:themeColor="accent1"/>
                          </w:rPr>
                        </w:pPr>
                      </w:p>
                      <w:p w14:paraId="4A4F4347" w14:textId="631472BC" w:rsidR="008319FC" w:rsidRPr="008319FC" w:rsidRDefault="008319FC" w:rsidP="008319FC">
                        <w:pPr>
                          <w:pStyle w:val="PargrafodaLista"/>
                          <w:numPr>
                            <w:ilvl w:val="0"/>
                            <w:numId w:val="12"/>
                          </w:numPr>
                          <w:autoSpaceDE w:val="0"/>
                          <w:autoSpaceDN w:val="0"/>
                          <w:adjustRightInd w:val="0"/>
                          <w:ind w:left="567" w:hanging="283"/>
                          <w:rPr>
                            <w:b/>
                            <w:color w:val="4F81BD" w:themeColor="accent1"/>
                          </w:rPr>
                        </w:pPr>
                        <w:r w:rsidRPr="008319FC">
                          <w:rPr>
                            <w:b/>
                            <w:color w:val="4F81BD" w:themeColor="accent1"/>
                          </w:rPr>
                          <w:t xml:space="preserve">A experiência das Regiões </w:t>
                        </w:r>
                        <w:r w:rsidR="002D2F4B">
                          <w:rPr>
                            <w:b/>
                            <w:color w:val="4F81BD" w:themeColor="accent1"/>
                          </w:rPr>
                          <w:t>-</w:t>
                        </w:r>
                        <w:r w:rsidRPr="008319FC">
                          <w:rPr>
                            <w:b/>
                            <w:color w:val="4F81BD" w:themeColor="accent1"/>
                          </w:rPr>
                          <w:t xml:space="preserve"> Mesa redonda moderada pelo Tribunal de Contas Europeu</w:t>
                        </w:r>
                      </w:p>
                    </w:txbxContent>
                  </v:textbox>
                </v:shape>
                <w10:wrap type="square" anchorx="margin" anchory="page"/>
              </v:group>
            </w:pict>
          </mc:Fallback>
        </mc:AlternateContent>
      </w:r>
    </w:p>
    <w:p w14:paraId="433E7723" w14:textId="3930A6EA" w:rsidR="00652715" w:rsidRPr="00F1266E" w:rsidRDefault="00652715" w:rsidP="00652715">
      <w:pPr>
        <w:jc w:val="both"/>
      </w:pPr>
    </w:p>
    <w:p w14:paraId="4E6D5667" w14:textId="1453A69E" w:rsidR="00E66B71" w:rsidRPr="00F1266E" w:rsidRDefault="00E66B71" w:rsidP="00652715">
      <w:pPr>
        <w:jc w:val="both"/>
        <w:rPr>
          <w:b/>
          <w:color w:val="4F81BD" w:themeColor="accent1"/>
        </w:rPr>
      </w:pPr>
    </w:p>
    <w:p w14:paraId="53987B58" w14:textId="03954E4C" w:rsidR="00E66B71" w:rsidRPr="00F1266E" w:rsidRDefault="00E66B71" w:rsidP="00652715">
      <w:pPr>
        <w:jc w:val="both"/>
        <w:rPr>
          <w:b/>
          <w:color w:val="4F81BD" w:themeColor="accent1"/>
        </w:rPr>
      </w:pPr>
    </w:p>
    <w:p w14:paraId="1BC0B537" w14:textId="2BA67035" w:rsidR="00E66B71" w:rsidRPr="00F1266E" w:rsidRDefault="00E66B71" w:rsidP="00652715">
      <w:pPr>
        <w:jc w:val="both"/>
        <w:rPr>
          <w:b/>
          <w:color w:val="4F81BD" w:themeColor="accent1"/>
        </w:rPr>
      </w:pPr>
    </w:p>
    <w:p w14:paraId="4AF4B514" w14:textId="51236AB5" w:rsidR="00E66B71" w:rsidRPr="00F1266E" w:rsidRDefault="00E66B71" w:rsidP="00652715">
      <w:pPr>
        <w:jc w:val="both"/>
        <w:rPr>
          <w:b/>
          <w:color w:val="4F81BD" w:themeColor="accent1"/>
        </w:rPr>
      </w:pPr>
    </w:p>
    <w:p w14:paraId="28D39FA7" w14:textId="2B7D6F69" w:rsidR="00AB15DF" w:rsidRPr="00F1266E" w:rsidRDefault="00875328" w:rsidP="00652715">
      <w:pPr>
        <w:jc w:val="both"/>
        <w:rPr>
          <w:b/>
        </w:rPr>
      </w:pPr>
      <w:r w:rsidRPr="00F1266E">
        <w:rPr>
          <w:b/>
        </w:rPr>
        <w:t xml:space="preserve">                                                                                                                                                                             </w:t>
      </w:r>
    </w:p>
    <w:p w14:paraId="59A085E9" w14:textId="0D6672D4" w:rsidR="00AB15DF" w:rsidRPr="00F1266E" w:rsidRDefault="00AB15DF" w:rsidP="00652715">
      <w:pPr>
        <w:jc w:val="both"/>
        <w:rPr>
          <w:b/>
        </w:rPr>
      </w:pPr>
    </w:p>
    <w:p w14:paraId="7E3E16FB" w14:textId="4DA98F1F" w:rsidR="00AB15DF" w:rsidRPr="00F1266E" w:rsidRDefault="00AB15DF" w:rsidP="00652715">
      <w:pPr>
        <w:jc w:val="both"/>
        <w:rPr>
          <w:b/>
        </w:rPr>
      </w:pPr>
    </w:p>
    <w:p w14:paraId="2F048522" w14:textId="088A566B" w:rsidR="00AB15DF" w:rsidRPr="00F1266E" w:rsidRDefault="00AB15DF" w:rsidP="00652715">
      <w:pPr>
        <w:jc w:val="both"/>
        <w:rPr>
          <w:b/>
        </w:rPr>
      </w:pPr>
    </w:p>
    <w:p w14:paraId="0C80C748" w14:textId="30AB8C30" w:rsidR="00361613" w:rsidRPr="00F1266E" w:rsidRDefault="00A814EF" w:rsidP="00652715">
      <w:pPr>
        <w:jc w:val="both"/>
      </w:pPr>
      <w:r w:rsidRPr="009E5F53">
        <w:rPr>
          <w:b/>
          <w:noProof/>
          <w:lang w:eastAsia="pt-PT"/>
        </w:rPr>
        <w:lastRenderedPageBreak/>
        <mc:AlternateContent>
          <mc:Choice Requires="wpg">
            <w:drawing>
              <wp:anchor distT="0" distB="0" distL="228600" distR="228600" simplePos="0" relativeHeight="251662848" behindDoc="0" locked="0" layoutInCell="1" allowOverlap="1" wp14:anchorId="3828F21F" wp14:editId="5F433EDE">
                <wp:simplePos x="0" y="0"/>
                <wp:positionH relativeFrom="margin">
                  <wp:posOffset>93345</wp:posOffset>
                </wp:positionH>
                <wp:positionV relativeFrom="page">
                  <wp:posOffset>1990725</wp:posOffset>
                </wp:positionV>
                <wp:extent cx="2616200" cy="8413115"/>
                <wp:effectExtent l="0" t="0" r="12700" b="6985"/>
                <wp:wrapSquare wrapText="bothSides"/>
                <wp:docPr id="184" name="Grupo 1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616200" cy="8413115"/>
                          <a:chOff x="-50068" y="0"/>
                          <a:chExt cx="3703054" cy="11172517"/>
                        </a:xfrm>
                      </wpg:grpSpPr>
                      <wps:wsp>
                        <wps:cNvPr id="185" name="Retângulo 185"/>
                        <wps:cNvSpPr/>
                        <wps:spPr>
                          <a:xfrm>
                            <a:off x="0" y="0"/>
                            <a:ext cx="3218688" cy="2028766"/>
                          </a:xfrm>
                          <a:prstGeom prst="rect">
                            <a:avLst/>
                          </a:prstGeom>
                          <a:solidFill>
                            <a:sysClr val="window" lastClr="FFFFFF">
                              <a:alpha val="0"/>
                            </a:sysClr>
                          </a:solidFill>
                          <a:ln w="25400" cap="flat" cmpd="sng" algn="ctr">
                            <a:noFill/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89" name="Caixa de Texto 178"/>
                        <wps:cNvSpPr txBox="1"/>
                        <wps:spPr>
                          <a:xfrm>
                            <a:off x="-50068" y="328342"/>
                            <a:ext cx="3703054" cy="1084417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txbx>
                          <w:txbxContent>
                            <w:p w14:paraId="7FA2465A" w14:textId="1CFFCF0D" w:rsidR="00361613" w:rsidRPr="0075278A" w:rsidRDefault="00361613" w:rsidP="0075278A">
                              <w:pPr>
                                <w:autoSpaceDE w:val="0"/>
                                <w:autoSpaceDN w:val="0"/>
                                <w:adjustRightInd w:val="0"/>
                                <w:rPr>
                                  <w:color w:val="4F81BD" w:themeColor="accent1"/>
                                </w:rPr>
                              </w:pPr>
                              <w:r w:rsidRPr="0075278A">
                                <w:rPr>
                                  <w:b/>
                                  <w:color w:val="4F81BD" w:themeColor="accent1"/>
                                </w:rPr>
                                <w:t xml:space="preserve">Workshops 1 </w:t>
                              </w:r>
                              <w:r w:rsidR="0075278A" w:rsidRPr="0075278A">
                                <w:rPr>
                                  <w:b/>
                                  <w:color w:val="4F81BD" w:themeColor="accent1"/>
                                </w:rPr>
                                <w:t>e</w:t>
                              </w:r>
                              <w:r w:rsidRPr="0075278A">
                                <w:rPr>
                                  <w:b/>
                                  <w:color w:val="4F81BD" w:themeColor="accent1"/>
                                </w:rPr>
                                <w:t xml:space="preserve"> 2</w:t>
                              </w:r>
                              <w:r w:rsidRPr="0075278A">
                                <w:rPr>
                                  <w:color w:val="4F81BD" w:themeColor="accent1"/>
                                </w:rPr>
                                <w:t xml:space="preserve"> - </w:t>
                              </w:r>
                              <w:r w:rsidR="0075278A" w:rsidRPr="0075278A">
                                <w:rPr>
                                  <w:color w:val="4F81BD" w:themeColor="accent1"/>
                                </w:rPr>
                                <w:t>Experiências das ISC na avaliação da preparação dos governos relativamente à implementação dos ODS</w:t>
                              </w:r>
                            </w:p>
                            <w:p w14:paraId="0F71EF9F" w14:textId="77777777" w:rsidR="00361613" w:rsidRPr="0075278A" w:rsidRDefault="00361613" w:rsidP="00B359B2">
                              <w:pPr>
                                <w:autoSpaceDE w:val="0"/>
                                <w:autoSpaceDN w:val="0"/>
                                <w:adjustRightInd w:val="0"/>
                                <w:ind w:hanging="567"/>
                                <w:rPr>
                                  <w:color w:val="4F81BD" w:themeColor="accent1"/>
                                </w:rPr>
                              </w:pPr>
                            </w:p>
                            <w:p w14:paraId="2102633B" w14:textId="22D8732B" w:rsidR="00361613" w:rsidRPr="003C1455" w:rsidRDefault="00361613" w:rsidP="00B359B2">
                              <w:pPr>
                                <w:autoSpaceDE w:val="0"/>
                                <w:autoSpaceDN w:val="0"/>
                                <w:adjustRightInd w:val="0"/>
                                <w:rPr>
                                  <w:color w:val="4F81BD" w:themeColor="accent1"/>
                                </w:rPr>
                              </w:pPr>
                              <w:r w:rsidRPr="003C1455">
                                <w:rPr>
                                  <w:b/>
                                  <w:color w:val="548DD4" w:themeColor="text2" w:themeTint="99"/>
                                </w:rPr>
                                <w:t>Workshops 3</w:t>
                              </w:r>
                              <w:r w:rsidRPr="003C1455">
                                <w:rPr>
                                  <w:color w:val="548DD4" w:themeColor="text2" w:themeTint="99"/>
                                </w:rPr>
                                <w:t xml:space="preserve"> </w:t>
                              </w:r>
                              <w:r w:rsidRPr="003C1455">
                                <w:rPr>
                                  <w:color w:val="4F81BD" w:themeColor="accent1"/>
                                </w:rPr>
                                <w:t xml:space="preserve">- </w:t>
                              </w:r>
                              <w:r w:rsidR="003C1455">
                                <w:rPr>
                                  <w:color w:val="4F81BD" w:themeColor="accent1"/>
                                </w:rPr>
                                <w:t>E</w:t>
                              </w:r>
                              <w:r w:rsidR="003C1455" w:rsidRPr="003C1455">
                                <w:rPr>
                                  <w:color w:val="4F81BD" w:themeColor="accent1"/>
                                </w:rPr>
                                <w:t>xperiências das ISC na auditoria a ODS específicos</w:t>
                              </w:r>
                            </w:p>
                            <w:p w14:paraId="73A5984F" w14:textId="77777777" w:rsidR="00361613" w:rsidRPr="003C1455" w:rsidRDefault="00361613" w:rsidP="00B359B2">
                              <w:pPr>
                                <w:autoSpaceDE w:val="0"/>
                                <w:autoSpaceDN w:val="0"/>
                                <w:adjustRightInd w:val="0"/>
                                <w:rPr>
                                  <w:color w:val="4F81BD" w:themeColor="accent1"/>
                                </w:rPr>
                              </w:pPr>
                            </w:p>
                            <w:p w14:paraId="32D112A6" w14:textId="052D9E9F" w:rsidR="00361613" w:rsidRPr="00380FED" w:rsidRDefault="00361613" w:rsidP="00B359B2">
                              <w:pPr>
                                <w:autoSpaceDE w:val="0"/>
                                <w:autoSpaceDN w:val="0"/>
                                <w:adjustRightInd w:val="0"/>
                                <w:rPr>
                                  <w:b/>
                                  <w:color w:val="4F81BD" w:themeColor="accent1"/>
                                </w:rPr>
                              </w:pPr>
                              <w:r w:rsidRPr="00380FED">
                                <w:rPr>
                                  <w:b/>
                                  <w:color w:val="4F81BD" w:themeColor="accent1"/>
                                </w:rPr>
                                <w:t xml:space="preserve">Workshops </w:t>
                              </w:r>
                              <w:r w:rsidR="00157158" w:rsidRPr="00380FED">
                                <w:rPr>
                                  <w:b/>
                                  <w:color w:val="4F81BD" w:themeColor="accent1"/>
                                </w:rPr>
                                <w:t>4</w:t>
                              </w:r>
                              <w:r w:rsidRPr="00380FED">
                                <w:rPr>
                                  <w:b/>
                                  <w:color w:val="4F81BD" w:themeColor="accent1"/>
                                </w:rPr>
                                <w:t xml:space="preserve"> </w:t>
                              </w:r>
                              <w:r w:rsidR="006737C4" w:rsidRPr="00380FED">
                                <w:rPr>
                                  <w:b/>
                                  <w:color w:val="4F81BD" w:themeColor="accent1"/>
                                </w:rPr>
                                <w:t>–</w:t>
                              </w:r>
                              <w:r w:rsidRPr="00380FED">
                                <w:rPr>
                                  <w:b/>
                                  <w:color w:val="4F81BD" w:themeColor="accent1"/>
                                </w:rPr>
                                <w:t xml:space="preserve"> </w:t>
                              </w:r>
                              <w:r w:rsidR="006737C4" w:rsidRPr="00380FED">
                                <w:rPr>
                                  <w:color w:val="4F81BD" w:themeColor="accent1"/>
                                </w:rPr>
                                <w:t>Ambas experiências</w:t>
                              </w:r>
                            </w:p>
                            <w:p w14:paraId="19C53F33" w14:textId="77777777" w:rsidR="00361613" w:rsidRPr="00380FED" w:rsidRDefault="00361613" w:rsidP="00F27A87">
                              <w:pPr>
                                <w:autoSpaceDE w:val="0"/>
                                <w:autoSpaceDN w:val="0"/>
                                <w:adjustRightInd w:val="0"/>
                                <w:ind w:left="142"/>
                                <w:rPr>
                                  <w:b/>
                                  <w:color w:val="4F81BD" w:themeColor="accent1"/>
                                </w:rPr>
                              </w:pPr>
                            </w:p>
                            <w:p w14:paraId="3F1659A6" w14:textId="77777777" w:rsidR="00640456" w:rsidRPr="00380FED" w:rsidRDefault="00D97560" w:rsidP="00F27A87">
                              <w:pPr>
                                <w:autoSpaceDE w:val="0"/>
                                <w:autoSpaceDN w:val="0"/>
                                <w:adjustRightInd w:val="0"/>
                                <w:ind w:left="142"/>
                                <w:rPr>
                                  <w:b/>
                                  <w:color w:val="FFFFFF" w:themeColor="background1"/>
                                  <w:highlight w:val="black"/>
                                </w:rPr>
                              </w:pPr>
                              <w:r w:rsidRPr="00380FED">
                                <w:rPr>
                                  <w:b/>
                                  <w:color w:val="FFFFFF" w:themeColor="background1"/>
                                  <w:highlight w:val="black"/>
                                </w:rPr>
                                <w:t xml:space="preserve"> </w:t>
                              </w:r>
                            </w:p>
                            <w:p w14:paraId="5B114300" w14:textId="77777777" w:rsidR="00B359B2" w:rsidRPr="00380FED" w:rsidRDefault="00B359B2" w:rsidP="00F27A87">
                              <w:pPr>
                                <w:autoSpaceDE w:val="0"/>
                                <w:autoSpaceDN w:val="0"/>
                                <w:adjustRightInd w:val="0"/>
                                <w:ind w:left="142"/>
                                <w:rPr>
                                  <w:b/>
                                  <w:color w:val="FFFFFF" w:themeColor="background1"/>
                                  <w:highlight w:val="black"/>
                                </w:rPr>
                              </w:pPr>
                            </w:p>
                            <w:p w14:paraId="577A1224" w14:textId="594FD21D" w:rsidR="00361613" w:rsidRPr="00380FED" w:rsidRDefault="00361613" w:rsidP="00DC7AF0">
                              <w:pPr>
                                <w:autoSpaceDE w:val="0"/>
                                <w:autoSpaceDN w:val="0"/>
                                <w:adjustRightInd w:val="0"/>
                                <w:rPr>
                                  <w:b/>
                                  <w:color w:val="FFFFFF" w:themeColor="background1"/>
                                  <w:lang w:val="en-US"/>
                                </w:rPr>
                              </w:pPr>
                              <w:r w:rsidRPr="00380FED">
                                <w:rPr>
                                  <w:b/>
                                  <w:color w:val="FFFFFF" w:themeColor="background1"/>
                                  <w:highlight w:val="black"/>
                                  <w:lang w:val="en-US"/>
                                </w:rPr>
                                <w:t>QUEST</w:t>
                              </w:r>
                              <w:r w:rsidR="00380FED" w:rsidRPr="00380FED">
                                <w:rPr>
                                  <w:b/>
                                  <w:color w:val="FFFFFF" w:themeColor="background1"/>
                                  <w:highlight w:val="black"/>
                                  <w:lang w:val="en-US"/>
                                </w:rPr>
                                <w:t>ÕES PROPOSTAS:</w:t>
                              </w:r>
                              <w:r w:rsidR="00D97560" w:rsidRPr="00380FED">
                                <w:rPr>
                                  <w:b/>
                                  <w:color w:val="FFFFFF" w:themeColor="background1"/>
                                  <w:highlight w:val="black"/>
                                  <w:lang w:val="en-US"/>
                                </w:rPr>
                                <w:t xml:space="preserve">        </w:t>
                              </w:r>
                            </w:p>
                            <w:p w14:paraId="54D615E7" w14:textId="77777777" w:rsidR="00B359B2" w:rsidRPr="00380FED" w:rsidRDefault="00B359B2" w:rsidP="00F27A87">
                              <w:pPr>
                                <w:autoSpaceDE w:val="0"/>
                                <w:autoSpaceDN w:val="0"/>
                                <w:adjustRightInd w:val="0"/>
                                <w:ind w:left="142"/>
                                <w:rPr>
                                  <w:b/>
                                  <w:color w:val="948A54" w:themeColor="background2" w:themeShade="80"/>
                                  <w:lang w:val="en-US"/>
                                </w:rPr>
                              </w:pPr>
                            </w:p>
                            <w:p w14:paraId="62744D8D" w14:textId="77777777" w:rsidR="00361613" w:rsidRPr="00380FED" w:rsidRDefault="00361613" w:rsidP="00F27A87">
                              <w:pPr>
                                <w:pStyle w:val="PargrafodaLista"/>
                                <w:autoSpaceDE w:val="0"/>
                                <w:autoSpaceDN w:val="0"/>
                                <w:adjustRightInd w:val="0"/>
                                <w:ind w:left="142"/>
                                <w:rPr>
                                  <w:color w:val="4A442A" w:themeColor="background2" w:themeShade="40"/>
                                  <w:lang w:val="en-US"/>
                                </w:rPr>
                              </w:pPr>
                            </w:p>
                            <w:p w14:paraId="6098E24F" w14:textId="074C97CA" w:rsidR="00361613" w:rsidRPr="00380FED" w:rsidRDefault="00380FED" w:rsidP="00380FED">
                              <w:pPr>
                                <w:pStyle w:val="PargrafodaLista"/>
                                <w:autoSpaceDE w:val="0"/>
                                <w:autoSpaceDN w:val="0"/>
                                <w:adjustRightInd w:val="0"/>
                                <w:ind w:left="0"/>
                                <w:rPr>
                                  <w:szCs w:val="28"/>
                                </w:rPr>
                              </w:pPr>
                              <w:r w:rsidRPr="00380FED">
                                <w:rPr>
                                  <w:szCs w:val="28"/>
                                </w:rPr>
                                <w:t>Os tipos tradicionais de auditoria são apropriados para avaliar o âmbito da auditoria dos ODS numa perspetiva da preparação do governo ou ao controlar a implementação de ODS específicos?</w:t>
                              </w:r>
                            </w:p>
                            <w:p w14:paraId="0AD131B4" w14:textId="14BEA80F" w:rsidR="00B359B2" w:rsidRPr="00380FED" w:rsidRDefault="00B359B2" w:rsidP="00361613">
                              <w:pPr>
                                <w:autoSpaceDE w:val="0"/>
                                <w:autoSpaceDN w:val="0"/>
                                <w:adjustRightInd w:val="0"/>
                                <w:rPr>
                                  <w:b/>
                                  <w:lang w:val="en-GB"/>
                                </w:rPr>
                              </w:pPr>
                            </w:p>
                            <w:p w14:paraId="6934BE07" w14:textId="77777777" w:rsidR="00380FED" w:rsidRPr="00380FED" w:rsidRDefault="00380FED" w:rsidP="00380FED">
                              <w:pPr>
                                <w:autoSpaceDE w:val="0"/>
                                <w:autoSpaceDN w:val="0"/>
                                <w:ind w:right="329"/>
                                <w:suppressOverlap/>
                              </w:pPr>
                              <w:r w:rsidRPr="00380FED">
                                <w:t>Poderão as metodologias de avaliação de programas e políticas públicas ser relevantes neste contexto?</w:t>
                              </w:r>
                            </w:p>
                            <w:p w14:paraId="7142167F" w14:textId="0E4C8DFC" w:rsidR="00B359B2" w:rsidRPr="00380FED" w:rsidRDefault="00B359B2" w:rsidP="00361613">
                              <w:pPr>
                                <w:autoSpaceDE w:val="0"/>
                                <w:autoSpaceDN w:val="0"/>
                                <w:adjustRightInd w:val="0"/>
                                <w:rPr>
                                  <w:b/>
                                  <w:sz w:val="14"/>
                                </w:rPr>
                              </w:pPr>
                            </w:p>
                            <w:p w14:paraId="50568B18" w14:textId="4CC123E0" w:rsidR="00380FED" w:rsidRPr="00380FED" w:rsidRDefault="00380FED" w:rsidP="00380FED">
                              <w:pPr>
                                <w:suppressOverlap/>
                              </w:pPr>
                              <w:r w:rsidRPr="00380FED">
                                <w:t>Quais são os principais desafios que as ISC enfrentam nestas auditorias?</w:t>
                              </w:r>
                            </w:p>
                            <w:p w14:paraId="288A2B6F" w14:textId="77777777" w:rsidR="00380FED" w:rsidRPr="00380FED" w:rsidRDefault="00380FED" w:rsidP="00380FED">
                              <w:pPr>
                                <w:suppressOverlap/>
                                <w:rPr>
                                  <w:b/>
                                </w:rPr>
                              </w:pPr>
                            </w:p>
                            <w:p w14:paraId="105FF831" w14:textId="77777777" w:rsidR="00380FED" w:rsidRPr="00380FED" w:rsidRDefault="00380FED" w:rsidP="00380FED">
                              <w:pPr>
                                <w:suppressOverlap/>
                              </w:pPr>
                              <w:r w:rsidRPr="00380FED">
                                <w:t>Como envolver a sociedade civil nas auditorias de ODS?</w:t>
                              </w:r>
                            </w:p>
                            <w:p w14:paraId="29EFA96E" w14:textId="77777777" w:rsidR="002D2F4B" w:rsidRPr="00380FED" w:rsidRDefault="002D2F4B" w:rsidP="00361613">
                              <w:pPr>
                                <w:autoSpaceDE w:val="0"/>
                                <w:autoSpaceDN w:val="0"/>
                                <w:adjustRightInd w:val="0"/>
                                <w:rPr>
                                  <w:b/>
                                  <w:color w:val="4F81BD" w:themeColor="accent1"/>
                                  <w:sz w:val="14"/>
                                </w:rPr>
                              </w:pPr>
                            </w:p>
                            <w:p w14:paraId="2C7BACB6" w14:textId="77777777" w:rsidR="0039122F" w:rsidRDefault="0039122F" w:rsidP="00361613">
                              <w:pPr>
                                <w:autoSpaceDE w:val="0"/>
                                <w:autoSpaceDN w:val="0"/>
                                <w:adjustRightInd w:val="0"/>
                                <w:rPr>
                                  <w:b/>
                                  <w:color w:val="4F81BD" w:themeColor="accent1"/>
                                </w:rPr>
                              </w:pPr>
                            </w:p>
                            <w:p w14:paraId="77619221" w14:textId="77777777" w:rsidR="0039122F" w:rsidRDefault="0039122F" w:rsidP="00361613">
                              <w:pPr>
                                <w:autoSpaceDE w:val="0"/>
                                <w:autoSpaceDN w:val="0"/>
                                <w:adjustRightInd w:val="0"/>
                                <w:rPr>
                                  <w:b/>
                                  <w:color w:val="4F81BD" w:themeColor="accent1"/>
                                </w:rPr>
                              </w:pPr>
                            </w:p>
                            <w:p w14:paraId="4A4A13CF" w14:textId="77777777" w:rsidR="0039122F" w:rsidRDefault="0039122F" w:rsidP="00361613">
                              <w:pPr>
                                <w:autoSpaceDE w:val="0"/>
                                <w:autoSpaceDN w:val="0"/>
                                <w:adjustRightInd w:val="0"/>
                                <w:rPr>
                                  <w:b/>
                                  <w:color w:val="4F81BD" w:themeColor="accent1"/>
                                </w:rPr>
                              </w:pPr>
                            </w:p>
                            <w:p w14:paraId="4EBE69D5" w14:textId="77777777" w:rsidR="0039122F" w:rsidRDefault="0039122F" w:rsidP="00361613">
                              <w:pPr>
                                <w:autoSpaceDE w:val="0"/>
                                <w:autoSpaceDN w:val="0"/>
                                <w:adjustRightInd w:val="0"/>
                                <w:rPr>
                                  <w:b/>
                                  <w:color w:val="4F81BD" w:themeColor="accent1"/>
                                </w:rPr>
                              </w:pPr>
                            </w:p>
                            <w:p w14:paraId="5E59EF7B" w14:textId="77777777" w:rsidR="0039122F" w:rsidRDefault="0039122F" w:rsidP="00361613">
                              <w:pPr>
                                <w:autoSpaceDE w:val="0"/>
                                <w:autoSpaceDN w:val="0"/>
                                <w:adjustRightInd w:val="0"/>
                                <w:rPr>
                                  <w:b/>
                                  <w:color w:val="4F81BD" w:themeColor="accent1"/>
                                </w:rPr>
                              </w:pPr>
                            </w:p>
                            <w:p w14:paraId="2DF33FED" w14:textId="3B4517A1" w:rsidR="00361613" w:rsidRPr="006737C4" w:rsidRDefault="006737C4" w:rsidP="00361613">
                              <w:pPr>
                                <w:autoSpaceDE w:val="0"/>
                                <w:autoSpaceDN w:val="0"/>
                                <w:adjustRightInd w:val="0"/>
                                <w:rPr>
                                  <w:color w:val="4F81BD" w:themeColor="accent1"/>
                                </w:rPr>
                              </w:pPr>
                              <w:r w:rsidRPr="006737C4">
                                <w:rPr>
                                  <w:b/>
                                  <w:color w:val="4F81BD" w:themeColor="accent1"/>
                                </w:rPr>
                                <w:t>Sessão plenária – Conclusões da SESSÃO III</w:t>
                              </w:r>
                            </w:p>
                            <w:p w14:paraId="67E83818" w14:textId="77777777" w:rsidR="00A814EF" w:rsidRPr="006737C4" w:rsidRDefault="00A814EF">
                              <w:pPr>
                                <w:ind w:left="504"/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45720" tIns="9144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3828F21F" id="_x0000_s1051" style="position:absolute;left:0;text-align:left;margin-left:7.35pt;margin-top:156.75pt;width:206pt;height:662.45pt;z-index:251662848;mso-wrap-distance-left:18pt;mso-wrap-distance-right:18pt;mso-position-horizontal-relative:margin;mso-position-vertical-relative:page;mso-width-relative:margin;mso-height-relative:margin" coordorigin="-500" coordsize="37030,1117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">
                <v:rect id="Retângulo 185" o:spid="_x0000_s1052" style="position:absolute;width:32186;height:2028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" fillcolor="window" stroked="f" strokeweight="2pt">
                  <v:fill opacity="0"/>
                </v:rect>
                <v:shape id="Caixa de Texto 178" o:spid="_x0000_s1053" type="#_x0000_t202" style="position:absolute;left:-500;top:3283;width:37029;height:10844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" filled="f" stroked="f" strokeweight=".5pt">
                  <v:textbox inset="3.6pt,7.2pt,0,0">
                    <w:txbxContent>
                      <w:p w14:paraId="7FA2465A" w14:textId="1CFFCF0D" w:rsidR="00361613" w:rsidRPr="0075278A" w:rsidRDefault="00361613" w:rsidP="0075278A">
                        <w:pPr>
                          <w:autoSpaceDE w:val="0"/>
                          <w:autoSpaceDN w:val="0"/>
                          <w:adjustRightInd w:val="0"/>
                          <w:rPr>
                            <w:color w:val="4F81BD" w:themeColor="accent1"/>
                          </w:rPr>
                        </w:pPr>
                        <w:r w:rsidRPr="0075278A">
                          <w:rPr>
                            <w:b/>
                            <w:color w:val="4F81BD" w:themeColor="accent1"/>
                          </w:rPr>
                          <w:t xml:space="preserve">Workshops 1 </w:t>
                        </w:r>
                        <w:r w:rsidR="0075278A" w:rsidRPr="0075278A">
                          <w:rPr>
                            <w:b/>
                            <w:color w:val="4F81BD" w:themeColor="accent1"/>
                          </w:rPr>
                          <w:t>e</w:t>
                        </w:r>
                        <w:r w:rsidRPr="0075278A">
                          <w:rPr>
                            <w:b/>
                            <w:color w:val="4F81BD" w:themeColor="accent1"/>
                          </w:rPr>
                          <w:t xml:space="preserve"> 2</w:t>
                        </w:r>
                        <w:r w:rsidRPr="0075278A">
                          <w:rPr>
                            <w:color w:val="4F81BD" w:themeColor="accent1"/>
                          </w:rPr>
                          <w:t xml:space="preserve"> - </w:t>
                        </w:r>
                        <w:r w:rsidR="0075278A" w:rsidRPr="0075278A">
                          <w:rPr>
                            <w:color w:val="4F81BD" w:themeColor="accent1"/>
                          </w:rPr>
                          <w:t>Experiências das ISC na avaliação da preparação dos governos relativamente à implementação dos ODS</w:t>
                        </w:r>
                      </w:p>
                      <w:p w14:paraId="0F71EF9F" w14:textId="77777777" w:rsidR="00361613" w:rsidRPr="0075278A" w:rsidRDefault="00361613" w:rsidP="00B359B2">
                        <w:pPr>
                          <w:autoSpaceDE w:val="0"/>
                          <w:autoSpaceDN w:val="0"/>
                          <w:adjustRightInd w:val="0"/>
                          <w:ind w:hanging="567"/>
                          <w:rPr>
                            <w:color w:val="4F81BD" w:themeColor="accent1"/>
                          </w:rPr>
                        </w:pPr>
                      </w:p>
                      <w:p w14:paraId="2102633B" w14:textId="22D8732B" w:rsidR="00361613" w:rsidRPr="003C1455" w:rsidRDefault="00361613" w:rsidP="00B359B2">
                        <w:pPr>
                          <w:autoSpaceDE w:val="0"/>
                          <w:autoSpaceDN w:val="0"/>
                          <w:adjustRightInd w:val="0"/>
                          <w:rPr>
                            <w:color w:val="4F81BD" w:themeColor="accent1"/>
                          </w:rPr>
                        </w:pPr>
                        <w:r w:rsidRPr="003C1455">
                          <w:rPr>
                            <w:b/>
                            <w:color w:val="548DD4" w:themeColor="text2" w:themeTint="99"/>
                          </w:rPr>
                          <w:t>Workshops 3</w:t>
                        </w:r>
                        <w:r w:rsidRPr="003C1455">
                          <w:rPr>
                            <w:color w:val="548DD4" w:themeColor="text2" w:themeTint="99"/>
                          </w:rPr>
                          <w:t xml:space="preserve"> </w:t>
                        </w:r>
                        <w:r w:rsidRPr="003C1455">
                          <w:rPr>
                            <w:color w:val="4F81BD" w:themeColor="accent1"/>
                          </w:rPr>
                          <w:t xml:space="preserve">- </w:t>
                        </w:r>
                        <w:r w:rsidR="003C1455">
                          <w:rPr>
                            <w:color w:val="4F81BD" w:themeColor="accent1"/>
                          </w:rPr>
                          <w:t>E</w:t>
                        </w:r>
                        <w:r w:rsidR="003C1455" w:rsidRPr="003C1455">
                          <w:rPr>
                            <w:color w:val="4F81BD" w:themeColor="accent1"/>
                          </w:rPr>
                          <w:t>xperiências das ISC na auditoria a ODS específicos</w:t>
                        </w:r>
                      </w:p>
                      <w:p w14:paraId="73A5984F" w14:textId="77777777" w:rsidR="00361613" w:rsidRPr="003C1455" w:rsidRDefault="00361613" w:rsidP="00B359B2">
                        <w:pPr>
                          <w:autoSpaceDE w:val="0"/>
                          <w:autoSpaceDN w:val="0"/>
                          <w:adjustRightInd w:val="0"/>
                          <w:rPr>
                            <w:color w:val="4F81BD" w:themeColor="accent1"/>
                          </w:rPr>
                        </w:pPr>
                      </w:p>
                      <w:p w14:paraId="32D112A6" w14:textId="052D9E9F" w:rsidR="00361613" w:rsidRPr="00380FED" w:rsidRDefault="00361613" w:rsidP="00B359B2">
                        <w:pPr>
                          <w:autoSpaceDE w:val="0"/>
                          <w:autoSpaceDN w:val="0"/>
                          <w:adjustRightInd w:val="0"/>
                          <w:rPr>
                            <w:b/>
                            <w:color w:val="4F81BD" w:themeColor="accent1"/>
                          </w:rPr>
                        </w:pPr>
                        <w:r w:rsidRPr="00380FED">
                          <w:rPr>
                            <w:b/>
                            <w:color w:val="4F81BD" w:themeColor="accent1"/>
                          </w:rPr>
                          <w:t xml:space="preserve">Workshops </w:t>
                        </w:r>
                        <w:r w:rsidR="00157158" w:rsidRPr="00380FED">
                          <w:rPr>
                            <w:b/>
                            <w:color w:val="4F81BD" w:themeColor="accent1"/>
                          </w:rPr>
                          <w:t>4</w:t>
                        </w:r>
                        <w:r w:rsidRPr="00380FED">
                          <w:rPr>
                            <w:b/>
                            <w:color w:val="4F81BD" w:themeColor="accent1"/>
                          </w:rPr>
                          <w:t xml:space="preserve"> </w:t>
                        </w:r>
                        <w:r w:rsidR="006737C4" w:rsidRPr="00380FED">
                          <w:rPr>
                            <w:b/>
                            <w:color w:val="4F81BD" w:themeColor="accent1"/>
                          </w:rPr>
                          <w:t>–</w:t>
                        </w:r>
                        <w:r w:rsidRPr="00380FED">
                          <w:rPr>
                            <w:b/>
                            <w:color w:val="4F81BD" w:themeColor="accent1"/>
                          </w:rPr>
                          <w:t xml:space="preserve"> </w:t>
                        </w:r>
                        <w:r w:rsidR="006737C4" w:rsidRPr="00380FED">
                          <w:rPr>
                            <w:color w:val="4F81BD" w:themeColor="accent1"/>
                          </w:rPr>
                          <w:t>Ambas experiências</w:t>
                        </w:r>
                      </w:p>
                      <w:p w14:paraId="19C53F33" w14:textId="77777777" w:rsidR="00361613" w:rsidRPr="00380FED" w:rsidRDefault="00361613" w:rsidP="00F27A87">
                        <w:pPr>
                          <w:autoSpaceDE w:val="0"/>
                          <w:autoSpaceDN w:val="0"/>
                          <w:adjustRightInd w:val="0"/>
                          <w:ind w:left="142"/>
                          <w:rPr>
                            <w:b/>
                            <w:color w:val="4F81BD" w:themeColor="accent1"/>
                          </w:rPr>
                        </w:pPr>
                      </w:p>
                      <w:p w14:paraId="3F1659A6" w14:textId="77777777" w:rsidR="00640456" w:rsidRPr="00380FED" w:rsidRDefault="00D97560" w:rsidP="00F27A87">
                        <w:pPr>
                          <w:autoSpaceDE w:val="0"/>
                          <w:autoSpaceDN w:val="0"/>
                          <w:adjustRightInd w:val="0"/>
                          <w:ind w:left="142"/>
                          <w:rPr>
                            <w:b/>
                            <w:color w:val="FFFFFF" w:themeColor="background1"/>
                            <w:highlight w:val="black"/>
                          </w:rPr>
                        </w:pPr>
                        <w:r w:rsidRPr="00380FED">
                          <w:rPr>
                            <w:b/>
                            <w:color w:val="FFFFFF" w:themeColor="background1"/>
                            <w:highlight w:val="black"/>
                          </w:rPr>
                          <w:t xml:space="preserve"> </w:t>
                        </w:r>
                      </w:p>
                      <w:p w14:paraId="5B114300" w14:textId="77777777" w:rsidR="00B359B2" w:rsidRPr="00380FED" w:rsidRDefault="00B359B2" w:rsidP="00F27A87">
                        <w:pPr>
                          <w:autoSpaceDE w:val="0"/>
                          <w:autoSpaceDN w:val="0"/>
                          <w:adjustRightInd w:val="0"/>
                          <w:ind w:left="142"/>
                          <w:rPr>
                            <w:b/>
                            <w:color w:val="FFFFFF" w:themeColor="background1"/>
                            <w:highlight w:val="black"/>
                          </w:rPr>
                        </w:pPr>
                      </w:p>
                      <w:p w14:paraId="577A1224" w14:textId="594FD21D" w:rsidR="00361613" w:rsidRPr="00380FED" w:rsidRDefault="00361613" w:rsidP="00DC7AF0">
                        <w:pPr>
                          <w:autoSpaceDE w:val="0"/>
                          <w:autoSpaceDN w:val="0"/>
                          <w:adjustRightInd w:val="0"/>
                          <w:rPr>
                            <w:b/>
                            <w:color w:val="FFFFFF" w:themeColor="background1"/>
                            <w:lang w:val="en-US"/>
                          </w:rPr>
                        </w:pPr>
                        <w:r w:rsidRPr="00380FED">
                          <w:rPr>
                            <w:b/>
                            <w:color w:val="FFFFFF" w:themeColor="background1"/>
                            <w:highlight w:val="black"/>
                            <w:lang w:val="en-US"/>
                          </w:rPr>
                          <w:t>QUEST</w:t>
                        </w:r>
                        <w:r w:rsidR="00380FED" w:rsidRPr="00380FED">
                          <w:rPr>
                            <w:b/>
                            <w:color w:val="FFFFFF" w:themeColor="background1"/>
                            <w:highlight w:val="black"/>
                            <w:lang w:val="en-US"/>
                          </w:rPr>
                          <w:t>ÕES PROPOSTAS:</w:t>
                        </w:r>
                        <w:r w:rsidR="00D97560" w:rsidRPr="00380FED">
                          <w:rPr>
                            <w:b/>
                            <w:color w:val="FFFFFF" w:themeColor="background1"/>
                            <w:highlight w:val="black"/>
                            <w:lang w:val="en-US"/>
                          </w:rPr>
                          <w:t xml:space="preserve">        </w:t>
                        </w:r>
                      </w:p>
                      <w:p w14:paraId="54D615E7" w14:textId="77777777" w:rsidR="00B359B2" w:rsidRPr="00380FED" w:rsidRDefault="00B359B2" w:rsidP="00F27A87">
                        <w:pPr>
                          <w:autoSpaceDE w:val="0"/>
                          <w:autoSpaceDN w:val="0"/>
                          <w:adjustRightInd w:val="0"/>
                          <w:ind w:left="142"/>
                          <w:rPr>
                            <w:b/>
                            <w:color w:val="948A54" w:themeColor="background2" w:themeShade="80"/>
                            <w:lang w:val="en-US"/>
                          </w:rPr>
                        </w:pPr>
                      </w:p>
                      <w:p w14:paraId="62744D8D" w14:textId="77777777" w:rsidR="00361613" w:rsidRPr="00380FED" w:rsidRDefault="00361613" w:rsidP="00F27A87">
                        <w:pPr>
                          <w:pStyle w:val="PargrafodaLista"/>
                          <w:autoSpaceDE w:val="0"/>
                          <w:autoSpaceDN w:val="0"/>
                          <w:adjustRightInd w:val="0"/>
                          <w:ind w:left="142"/>
                          <w:rPr>
                            <w:color w:val="4A442A" w:themeColor="background2" w:themeShade="40"/>
                            <w:lang w:val="en-US"/>
                          </w:rPr>
                        </w:pPr>
                      </w:p>
                      <w:p w14:paraId="6098E24F" w14:textId="074C97CA" w:rsidR="00361613" w:rsidRPr="00380FED" w:rsidRDefault="00380FED" w:rsidP="00380FED">
                        <w:pPr>
                          <w:pStyle w:val="PargrafodaLista"/>
                          <w:autoSpaceDE w:val="0"/>
                          <w:autoSpaceDN w:val="0"/>
                          <w:adjustRightInd w:val="0"/>
                          <w:ind w:left="0"/>
                          <w:rPr>
                            <w:szCs w:val="28"/>
                          </w:rPr>
                        </w:pPr>
                        <w:r w:rsidRPr="00380FED">
                          <w:rPr>
                            <w:szCs w:val="28"/>
                          </w:rPr>
                          <w:t>Os tipos tradicionais de auditoria são apropriados para avaliar o âmbito da auditoria dos ODS numa perspetiva da preparação do governo ou ao controlar a implementação de ODS específicos?</w:t>
                        </w:r>
                      </w:p>
                      <w:p w14:paraId="0AD131B4" w14:textId="14BEA80F" w:rsidR="00B359B2" w:rsidRPr="00380FED" w:rsidRDefault="00B359B2" w:rsidP="00361613">
                        <w:pPr>
                          <w:autoSpaceDE w:val="0"/>
                          <w:autoSpaceDN w:val="0"/>
                          <w:adjustRightInd w:val="0"/>
                          <w:rPr>
                            <w:b/>
                            <w:lang w:val="en-GB"/>
                          </w:rPr>
                        </w:pPr>
                      </w:p>
                      <w:p w14:paraId="6934BE07" w14:textId="77777777" w:rsidR="00380FED" w:rsidRPr="00380FED" w:rsidRDefault="00380FED" w:rsidP="00380FED">
                        <w:pPr>
                          <w:autoSpaceDE w:val="0"/>
                          <w:autoSpaceDN w:val="0"/>
                          <w:ind w:right="329"/>
                          <w:suppressOverlap/>
                        </w:pPr>
                        <w:r w:rsidRPr="00380FED">
                          <w:t>Poderão as metodologias de avaliação de programas e políticas públicas ser relevantes neste contexto?</w:t>
                        </w:r>
                      </w:p>
                      <w:p w14:paraId="7142167F" w14:textId="0E4C8DFC" w:rsidR="00B359B2" w:rsidRPr="00380FED" w:rsidRDefault="00B359B2" w:rsidP="00361613">
                        <w:pPr>
                          <w:autoSpaceDE w:val="0"/>
                          <w:autoSpaceDN w:val="0"/>
                          <w:adjustRightInd w:val="0"/>
                          <w:rPr>
                            <w:b/>
                            <w:sz w:val="14"/>
                          </w:rPr>
                        </w:pPr>
                      </w:p>
                      <w:p w14:paraId="50568B18" w14:textId="4CC123E0" w:rsidR="00380FED" w:rsidRPr="00380FED" w:rsidRDefault="00380FED" w:rsidP="00380FED">
                        <w:pPr>
                          <w:suppressOverlap/>
                        </w:pPr>
                        <w:r w:rsidRPr="00380FED">
                          <w:t>Quais são os principais desafios que as ISC enfrentam nestas auditorias?</w:t>
                        </w:r>
                      </w:p>
                      <w:p w14:paraId="288A2B6F" w14:textId="77777777" w:rsidR="00380FED" w:rsidRPr="00380FED" w:rsidRDefault="00380FED" w:rsidP="00380FED">
                        <w:pPr>
                          <w:suppressOverlap/>
                          <w:rPr>
                            <w:b/>
                          </w:rPr>
                        </w:pPr>
                      </w:p>
                      <w:p w14:paraId="105FF831" w14:textId="77777777" w:rsidR="00380FED" w:rsidRPr="00380FED" w:rsidRDefault="00380FED" w:rsidP="00380FED">
                        <w:pPr>
                          <w:suppressOverlap/>
                        </w:pPr>
                        <w:r w:rsidRPr="00380FED">
                          <w:t>Como envolver a sociedade civil nas auditorias de ODS?</w:t>
                        </w:r>
                      </w:p>
                      <w:p w14:paraId="29EFA96E" w14:textId="77777777" w:rsidR="002D2F4B" w:rsidRPr="00380FED" w:rsidRDefault="002D2F4B" w:rsidP="00361613">
                        <w:pPr>
                          <w:autoSpaceDE w:val="0"/>
                          <w:autoSpaceDN w:val="0"/>
                          <w:adjustRightInd w:val="0"/>
                          <w:rPr>
                            <w:b/>
                            <w:color w:val="4F81BD" w:themeColor="accent1"/>
                            <w:sz w:val="14"/>
                          </w:rPr>
                        </w:pPr>
                      </w:p>
                      <w:p w14:paraId="2C7BACB6" w14:textId="77777777" w:rsidR="0039122F" w:rsidRDefault="0039122F" w:rsidP="00361613">
                        <w:pPr>
                          <w:autoSpaceDE w:val="0"/>
                          <w:autoSpaceDN w:val="0"/>
                          <w:adjustRightInd w:val="0"/>
                          <w:rPr>
                            <w:b/>
                            <w:color w:val="4F81BD" w:themeColor="accent1"/>
                          </w:rPr>
                        </w:pPr>
                      </w:p>
                      <w:p w14:paraId="77619221" w14:textId="77777777" w:rsidR="0039122F" w:rsidRDefault="0039122F" w:rsidP="00361613">
                        <w:pPr>
                          <w:autoSpaceDE w:val="0"/>
                          <w:autoSpaceDN w:val="0"/>
                          <w:adjustRightInd w:val="0"/>
                          <w:rPr>
                            <w:b/>
                            <w:color w:val="4F81BD" w:themeColor="accent1"/>
                          </w:rPr>
                        </w:pPr>
                      </w:p>
                      <w:p w14:paraId="4A4A13CF" w14:textId="77777777" w:rsidR="0039122F" w:rsidRDefault="0039122F" w:rsidP="00361613">
                        <w:pPr>
                          <w:autoSpaceDE w:val="0"/>
                          <w:autoSpaceDN w:val="0"/>
                          <w:adjustRightInd w:val="0"/>
                          <w:rPr>
                            <w:b/>
                            <w:color w:val="4F81BD" w:themeColor="accent1"/>
                          </w:rPr>
                        </w:pPr>
                      </w:p>
                      <w:p w14:paraId="4EBE69D5" w14:textId="77777777" w:rsidR="0039122F" w:rsidRDefault="0039122F" w:rsidP="00361613">
                        <w:pPr>
                          <w:autoSpaceDE w:val="0"/>
                          <w:autoSpaceDN w:val="0"/>
                          <w:adjustRightInd w:val="0"/>
                          <w:rPr>
                            <w:b/>
                            <w:color w:val="4F81BD" w:themeColor="accent1"/>
                          </w:rPr>
                        </w:pPr>
                      </w:p>
                      <w:p w14:paraId="5E59EF7B" w14:textId="77777777" w:rsidR="0039122F" w:rsidRDefault="0039122F" w:rsidP="00361613">
                        <w:pPr>
                          <w:autoSpaceDE w:val="0"/>
                          <w:autoSpaceDN w:val="0"/>
                          <w:adjustRightInd w:val="0"/>
                          <w:rPr>
                            <w:b/>
                            <w:color w:val="4F81BD" w:themeColor="accent1"/>
                          </w:rPr>
                        </w:pPr>
                      </w:p>
                      <w:p w14:paraId="2DF33FED" w14:textId="3B4517A1" w:rsidR="00361613" w:rsidRPr="006737C4" w:rsidRDefault="006737C4" w:rsidP="00361613">
                        <w:pPr>
                          <w:autoSpaceDE w:val="0"/>
                          <w:autoSpaceDN w:val="0"/>
                          <w:adjustRightInd w:val="0"/>
                          <w:rPr>
                            <w:color w:val="4F81BD" w:themeColor="accent1"/>
                          </w:rPr>
                        </w:pPr>
                        <w:r w:rsidRPr="006737C4">
                          <w:rPr>
                            <w:b/>
                            <w:color w:val="4F81BD" w:themeColor="accent1"/>
                          </w:rPr>
                          <w:t>Sessão plenária – Conclusões da SESSÃO III</w:t>
                        </w:r>
                      </w:p>
                      <w:p w14:paraId="67E83818" w14:textId="77777777" w:rsidR="00A814EF" w:rsidRPr="006737C4" w:rsidRDefault="00A814EF">
                        <w:pPr>
                          <w:ind w:left="504"/>
                        </w:pPr>
                      </w:p>
                    </w:txbxContent>
                  </v:textbox>
                </v:shape>
                <w10:wrap type="square" anchorx="margin" anchory="page"/>
              </v:group>
            </w:pict>
          </mc:Fallback>
        </mc:AlternateContent>
      </w:r>
    </w:p>
    <w:p w14:paraId="3CC5D0DC" w14:textId="3DBDE262" w:rsidR="00F1266E" w:rsidRPr="00F1266E" w:rsidRDefault="00F1266E" w:rsidP="005B1BBB">
      <w:pPr>
        <w:tabs>
          <w:tab w:val="left" w:pos="4998"/>
        </w:tabs>
        <w:spacing w:after="200"/>
        <w:ind w:left="360"/>
        <w:jc w:val="both"/>
        <w:rPr>
          <w:i/>
        </w:rPr>
      </w:pPr>
      <w:r w:rsidRPr="00F1266E">
        <w:t xml:space="preserve">Os </w:t>
      </w:r>
      <w:r w:rsidRPr="00F1266E">
        <w:rPr>
          <w:i/>
        </w:rPr>
        <w:t>worksh</w:t>
      </w:r>
      <w:r w:rsidR="002D2F4B">
        <w:rPr>
          <w:i/>
        </w:rPr>
        <w:t>o</w:t>
      </w:r>
      <w:r w:rsidRPr="00F1266E">
        <w:rPr>
          <w:i/>
        </w:rPr>
        <w:t xml:space="preserve">ps </w:t>
      </w:r>
      <w:r w:rsidRPr="00F1266E">
        <w:t>terão, com a</w:t>
      </w:r>
      <w:r>
        <w:t xml:space="preserve"> devida flexibilidade, o seguinte formato:</w:t>
      </w:r>
    </w:p>
    <w:p w14:paraId="6C4D6047" w14:textId="02862948" w:rsidR="00F1266E" w:rsidRPr="003C1455" w:rsidRDefault="002D2F4B" w:rsidP="002D2F4B">
      <w:pPr>
        <w:pStyle w:val="PargrafodaLista"/>
        <w:numPr>
          <w:ilvl w:val="0"/>
          <w:numId w:val="11"/>
        </w:numPr>
        <w:spacing w:after="200"/>
        <w:ind w:left="5245" w:hanging="425"/>
        <w:rPr>
          <w:b/>
        </w:rPr>
      </w:pPr>
      <w:r w:rsidRPr="003C1455">
        <w:rPr>
          <w:b/>
        </w:rPr>
        <w:t>I</w:t>
      </w:r>
      <w:r w:rsidR="00F1266E" w:rsidRPr="003C1455">
        <w:rPr>
          <w:b/>
        </w:rPr>
        <w:t>ntrodução pelo moderador (</w:t>
      </w:r>
      <w:r w:rsidR="00F1266E" w:rsidRPr="003C1455">
        <w:rPr>
          <w:b/>
          <w:u w:val="single"/>
        </w:rPr>
        <w:t>até 5 minutos</w:t>
      </w:r>
      <w:r w:rsidR="00F1266E" w:rsidRPr="003C1455">
        <w:rPr>
          <w:b/>
        </w:rPr>
        <w:t>)</w:t>
      </w:r>
    </w:p>
    <w:p w14:paraId="167769F0" w14:textId="77777777" w:rsidR="002D2F4B" w:rsidRDefault="002D2F4B" w:rsidP="00F1266E">
      <w:pPr>
        <w:pStyle w:val="PargrafodaLista"/>
        <w:tabs>
          <w:tab w:val="left" w:pos="4998"/>
        </w:tabs>
        <w:spacing w:after="200"/>
        <w:ind w:left="1080"/>
      </w:pPr>
    </w:p>
    <w:p w14:paraId="7D0896B5" w14:textId="73A40712" w:rsidR="00F1266E" w:rsidRDefault="003C1455" w:rsidP="00F1266E">
      <w:pPr>
        <w:pStyle w:val="PargrafodaLista"/>
        <w:tabs>
          <w:tab w:val="left" w:pos="4998"/>
        </w:tabs>
        <w:spacing w:after="200"/>
        <w:ind w:left="1080"/>
      </w:pPr>
      <w:r>
        <w:t>Identificão</w:t>
      </w:r>
      <w:r w:rsidR="00F1266E">
        <w:t xml:space="preserve"> do modera</w:t>
      </w:r>
      <w:r>
        <w:t>dor</w:t>
      </w:r>
      <w:r w:rsidR="00F1266E">
        <w:t xml:space="preserve"> e algumas palavras sobre o tema d</w:t>
      </w:r>
      <w:r w:rsidR="00F23E36">
        <w:t>o</w:t>
      </w:r>
      <w:r w:rsidR="00F1266E">
        <w:t xml:space="preserve"> </w:t>
      </w:r>
      <w:r w:rsidR="00F1266E" w:rsidRPr="00F23E36">
        <w:rPr>
          <w:i/>
        </w:rPr>
        <w:t>workshop</w:t>
      </w:r>
      <w:r w:rsidR="00F1266E">
        <w:t xml:space="preserve"> e </w:t>
      </w:r>
      <w:r>
        <w:t xml:space="preserve">oradores </w:t>
      </w:r>
      <w:r w:rsidR="00F1266E">
        <w:t>que irão apresentar os casos.</w:t>
      </w:r>
    </w:p>
    <w:p w14:paraId="128263D3" w14:textId="5544E179" w:rsidR="00F1266E" w:rsidRDefault="00F1266E" w:rsidP="00F1266E">
      <w:pPr>
        <w:pStyle w:val="PargrafodaLista"/>
        <w:tabs>
          <w:tab w:val="left" w:pos="4998"/>
        </w:tabs>
        <w:spacing w:after="200"/>
        <w:ind w:left="1080"/>
      </w:pPr>
    </w:p>
    <w:p w14:paraId="1969D60D" w14:textId="504F2C9B" w:rsidR="00F1266E" w:rsidRPr="003C1455" w:rsidRDefault="00F1266E" w:rsidP="003C1455">
      <w:pPr>
        <w:pStyle w:val="PargrafodaLista"/>
        <w:numPr>
          <w:ilvl w:val="0"/>
          <w:numId w:val="11"/>
        </w:numPr>
        <w:ind w:left="5245" w:hanging="567"/>
        <w:jc w:val="both"/>
        <w:rPr>
          <w:b/>
        </w:rPr>
      </w:pPr>
      <w:r w:rsidRPr="003C1455">
        <w:rPr>
          <w:b/>
        </w:rPr>
        <w:t>Apresentação dos casos (até 30 minutos)</w:t>
      </w:r>
    </w:p>
    <w:p w14:paraId="086F043D" w14:textId="78CEFFC6" w:rsidR="00084CE5" w:rsidRDefault="0039122F" w:rsidP="00084CE5">
      <w:pPr>
        <w:pStyle w:val="PargrafodaLista"/>
        <w:ind w:left="1080"/>
        <w:jc w:val="both"/>
      </w:pPr>
      <w:r>
        <w:rPr>
          <w:noProof/>
          <w:lang w:eastAsia="pt-PT"/>
        </w:rPr>
        <mc:AlternateContent>
          <mc:Choice Requires="wps">
            <w:drawing>
              <wp:anchor distT="0" distB="0" distL="114300" distR="114300" simplePos="0" relativeHeight="251663872" behindDoc="0" locked="0" layoutInCell="1" allowOverlap="1" wp14:anchorId="67A3384F" wp14:editId="67E92265">
                <wp:simplePos x="0" y="0"/>
                <wp:positionH relativeFrom="column">
                  <wp:posOffset>7620</wp:posOffset>
                </wp:positionH>
                <wp:positionV relativeFrom="paragraph">
                  <wp:posOffset>121285</wp:posOffset>
                </wp:positionV>
                <wp:extent cx="2644775" cy="3390900"/>
                <wp:effectExtent l="0" t="0" r="22225" b="19050"/>
                <wp:wrapNone/>
                <wp:docPr id="190" name="Retângulo: Cantos Arredondados 1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644775" cy="3390900"/>
                        </a:xfrm>
                        <a:prstGeom prst="roundRect">
                          <a:avLst>
                            <a:gd name="adj" fmla="val 3027"/>
                          </a:avLst>
                        </a:prstGeom>
                        <a:noFill/>
                        <a:ln w="3175">
                          <a:solidFill>
                            <a:schemeClr val="bg2">
                              <a:lumMod val="50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1E9D70AD" id="Retângulo: Cantos Arredondados 190" o:spid="_x0000_s1026" style="position:absolute;margin-left:.6pt;margin-top:9.55pt;width:208.25pt;height:267pt;z-index:251663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98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" filled="f" strokecolor="#938953 [1614]" strokeweight=".25pt"/>
            </w:pict>
          </mc:Fallback>
        </mc:AlternateContent>
      </w:r>
    </w:p>
    <w:p w14:paraId="5D5867BE" w14:textId="7A99C95D" w:rsidR="00F1266E" w:rsidRDefault="00472C15" w:rsidP="00F1266E">
      <w:pPr>
        <w:pStyle w:val="PargrafodaLista"/>
        <w:tabs>
          <w:tab w:val="left" w:pos="4998"/>
        </w:tabs>
        <w:ind w:left="1080"/>
        <w:jc w:val="both"/>
      </w:pPr>
      <w:r>
        <w:t xml:space="preserve">Em cada </w:t>
      </w:r>
      <w:r w:rsidRPr="00084CE5">
        <w:rPr>
          <w:i/>
        </w:rPr>
        <w:t>workshop</w:t>
      </w:r>
      <w:r>
        <w:t xml:space="preserve"> serão apresentados t</w:t>
      </w:r>
      <w:r w:rsidR="00F1266E">
        <w:t xml:space="preserve">rês ou quatro casos/auditorias </w:t>
      </w:r>
      <w:r>
        <w:t>de diferentes ISC e Regiões (até 10 minutos)</w:t>
      </w:r>
      <w:r w:rsidR="003C1455">
        <w:t>.</w:t>
      </w:r>
    </w:p>
    <w:p w14:paraId="66C39581" w14:textId="7442C21C" w:rsidR="00472C15" w:rsidRDefault="00472C15" w:rsidP="00F1266E">
      <w:pPr>
        <w:pStyle w:val="PargrafodaLista"/>
        <w:tabs>
          <w:tab w:val="left" w:pos="4998"/>
        </w:tabs>
        <w:ind w:left="1080"/>
        <w:jc w:val="both"/>
      </w:pPr>
    </w:p>
    <w:p w14:paraId="79616AE8" w14:textId="263FC41B" w:rsidR="00472C15" w:rsidRDefault="00472C15" w:rsidP="00F1266E">
      <w:pPr>
        <w:pStyle w:val="PargrafodaLista"/>
        <w:tabs>
          <w:tab w:val="left" w:pos="4998"/>
        </w:tabs>
        <w:ind w:left="1080"/>
        <w:jc w:val="both"/>
      </w:pPr>
      <w:r w:rsidRPr="00472C15">
        <w:t>Estas apresentações serão seguidas por um</w:t>
      </w:r>
      <w:r>
        <w:t xml:space="preserve"> debate por todos os participantes (+- 30 minutos), com o objetivo das questões propostas serem respondidas</w:t>
      </w:r>
      <w:r w:rsidR="003C1455">
        <w:t xml:space="preserve"> tendo em conta as </w:t>
      </w:r>
      <w:r>
        <w:t>experiências apresentadas.</w:t>
      </w:r>
    </w:p>
    <w:p w14:paraId="4A96A934" w14:textId="4C9D50E1" w:rsidR="00472C15" w:rsidRPr="00472C15" w:rsidRDefault="00472C15" w:rsidP="00F1266E">
      <w:pPr>
        <w:pStyle w:val="PargrafodaLista"/>
        <w:tabs>
          <w:tab w:val="left" w:pos="4998"/>
        </w:tabs>
        <w:ind w:left="1080"/>
        <w:jc w:val="both"/>
      </w:pPr>
    </w:p>
    <w:p w14:paraId="64406189" w14:textId="3E22319B" w:rsidR="00B464F8" w:rsidRPr="00DC7AF0" w:rsidRDefault="00B464F8" w:rsidP="00DC7AF0">
      <w:pPr>
        <w:pStyle w:val="PargrafodaLista"/>
        <w:numPr>
          <w:ilvl w:val="0"/>
          <w:numId w:val="11"/>
        </w:numPr>
        <w:ind w:left="5245"/>
        <w:rPr>
          <w:b/>
        </w:rPr>
      </w:pPr>
      <w:r w:rsidRPr="00DC7AF0">
        <w:rPr>
          <w:b/>
        </w:rPr>
        <w:t>Debate (até 30 minutos)</w:t>
      </w:r>
    </w:p>
    <w:p w14:paraId="48793DD5" w14:textId="77777777" w:rsidR="003C1455" w:rsidRPr="003C1455" w:rsidRDefault="003C1455" w:rsidP="003C1455">
      <w:pPr>
        <w:pStyle w:val="PargrafodaLista"/>
        <w:tabs>
          <w:tab w:val="left" w:pos="4998"/>
        </w:tabs>
        <w:ind w:left="1080"/>
        <w:jc w:val="both"/>
        <w:rPr>
          <w:b/>
        </w:rPr>
      </w:pPr>
    </w:p>
    <w:p w14:paraId="0E6A256A" w14:textId="3F9F6DB8" w:rsidR="00E16BD8" w:rsidRDefault="00E16BD8" w:rsidP="00E16BD8">
      <w:pPr>
        <w:tabs>
          <w:tab w:val="left" w:pos="4998"/>
        </w:tabs>
        <w:ind w:left="360"/>
        <w:jc w:val="both"/>
      </w:pPr>
      <w:r w:rsidRPr="00E16BD8">
        <w:t>Durante o período de d</w:t>
      </w:r>
      <w:r>
        <w:t>iscussão, os participantes também podem dar exemplos de auditorias e levantar questões, contribuindo assim para o enriquecimento da partilha de conhecimento e práticas.</w:t>
      </w:r>
    </w:p>
    <w:p w14:paraId="62410EBF" w14:textId="0AD3845F" w:rsidR="003C1455" w:rsidRDefault="003C1455" w:rsidP="00E16BD8">
      <w:pPr>
        <w:tabs>
          <w:tab w:val="left" w:pos="4998"/>
        </w:tabs>
        <w:ind w:left="360"/>
        <w:jc w:val="both"/>
      </w:pPr>
    </w:p>
    <w:p w14:paraId="3B89F4B2" w14:textId="55610E93" w:rsidR="00E16BD8" w:rsidRDefault="00E16BD8" w:rsidP="00E16BD8">
      <w:pPr>
        <w:tabs>
          <w:tab w:val="left" w:pos="4998"/>
        </w:tabs>
        <w:ind w:left="360"/>
        <w:jc w:val="both"/>
      </w:pPr>
      <w:r>
        <w:t>Nota: Os moderadores podem reunir durante o intervalo para trocar pontos de vista e articular as suas intervenções na sessão plenária.</w:t>
      </w:r>
    </w:p>
    <w:p w14:paraId="0778FC57" w14:textId="47754E67" w:rsidR="00E16BD8" w:rsidRPr="00E16BD8" w:rsidRDefault="00E16BD8" w:rsidP="00E16BD8">
      <w:pPr>
        <w:tabs>
          <w:tab w:val="left" w:pos="4998"/>
        </w:tabs>
        <w:ind w:left="360"/>
        <w:jc w:val="both"/>
        <w:rPr>
          <w:b/>
        </w:rPr>
      </w:pPr>
    </w:p>
    <w:p w14:paraId="7766C5A0" w14:textId="77777777" w:rsidR="002D2F4B" w:rsidRDefault="002D2F4B" w:rsidP="00E16BD8">
      <w:pPr>
        <w:tabs>
          <w:tab w:val="left" w:pos="4998"/>
        </w:tabs>
        <w:ind w:left="360"/>
        <w:jc w:val="both"/>
        <w:rPr>
          <w:b/>
        </w:rPr>
      </w:pPr>
    </w:p>
    <w:p w14:paraId="0B02F284" w14:textId="77777777" w:rsidR="002D2F4B" w:rsidRDefault="002D2F4B" w:rsidP="00E16BD8">
      <w:pPr>
        <w:tabs>
          <w:tab w:val="left" w:pos="4998"/>
        </w:tabs>
        <w:ind w:left="360"/>
        <w:jc w:val="both"/>
        <w:rPr>
          <w:b/>
        </w:rPr>
      </w:pPr>
    </w:p>
    <w:p w14:paraId="63CD141C" w14:textId="31CFAF94" w:rsidR="002D2F4B" w:rsidRDefault="002D2F4B" w:rsidP="00E16BD8">
      <w:pPr>
        <w:tabs>
          <w:tab w:val="left" w:pos="4998"/>
        </w:tabs>
        <w:ind w:left="360"/>
        <w:jc w:val="both"/>
        <w:rPr>
          <w:b/>
        </w:rPr>
      </w:pPr>
    </w:p>
    <w:p w14:paraId="078F8DF2" w14:textId="77777777" w:rsidR="00DC7AF0" w:rsidRPr="00DC7AF0" w:rsidRDefault="00DC7AF0" w:rsidP="00E16BD8">
      <w:pPr>
        <w:tabs>
          <w:tab w:val="left" w:pos="4998"/>
        </w:tabs>
        <w:ind w:left="360"/>
        <w:jc w:val="both"/>
        <w:rPr>
          <w:b/>
          <w:sz w:val="14"/>
        </w:rPr>
      </w:pPr>
    </w:p>
    <w:p w14:paraId="2C8F3E0F" w14:textId="77777777" w:rsidR="002D2F4B" w:rsidRDefault="002D2F4B" w:rsidP="00E16BD8">
      <w:pPr>
        <w:tabs>
          <w:tab w:val="left" w:pos="4998"/>
        </w:tabs>
        <w:ind w:left="360"/>
        <w:jc w:val="both"/>
        <w:rPr>
          <w:b/>
        </w:rPr>
      </w:pPr>
    </w:p>
    <w:p w14:paraId="6107C0EE" w14:textId="4D896FB4" w:rsidR="00E16BD8" w:rsidRDefault="00E16BD8" w:rsidP="00E16BD8">
      <w:pPr>
        <w:tabs>
          <w:tab w:val="left" w:pos="4998"/>
        </w:tabs>
        <w:ind w:left="360"/>
        <w:jc w:val="both"/>
        <w:rPr>
          <w:b/>
        </w:rPr>
      </w:pPr>
      <w:r w:rsidRPr="00E16BD8">
        <w:rPr>
          <w:b/>
        </w:rPr>
        <w:t>Conclusões (até 45 minutos)</w:t>
      </w:r>
    </w:p>
    <w:p w14:paraId="2613B665" w14:textId="6175CBE3" w:rsidR="00E16BD8" w:rsidRDefault="00E16BD8" w:rsidP="00E16BD8">
      <w:pPr>
        <w:tabs>
          <w:tab w:val="left" w:pos="4998"/>
        </w:tabs>
        <w:ind w:left="360"/>
        <w:jc w:val="both"/>
      </w:pPr>
      <w:r w:rsidRPr="00E16BD8">
        <w:t xml:space="preserve">Cada </w:t>
      </w:r>
      <w:r>
        <w:t>moderador apresenta as principais conclusões d</w:t>
      </w:r>
      <w:r w:rsidR="006737C4">
        <w:t>o</w:t>
      </w:r>
      <w:r>
        <w:t>s workshops na sessão plenária (até 8 minutos)</w:t>
      </w:r>
    </w:p>
    <w:p w14:paraId="7F1B9BA7" w14:textId="612F4DDA" w:rsidR="006737C4" w:rsidRDefault="006737C4" w:rsidP="00E16BD8">
      <w:pPr>
        <w:tabs>
          <w:tab w:val="left" w:pos="4998"/>
        </w:tabs>
        <w:ind w:left="360"/>
        <w:jc w:val="both"/>
      </w:pPr>
    </w:p>
    <w:p w14:paraId="6B5759A9" w14:textId="77777777" w:rsidR="006737C4" w:rsidRPr="003E42FB" w:rsidRDefault="006737C4" w:rsidP="006737C4">
      <w:pPr>
        <w:jc w:val="both"/>
        <w:rPr>
          <w:color w:val="4F81BD" w:themeColor="accent1"/>
        </w:rPr>
      </w:pPr>
      <w:r>
        <w:t>Uma breve sessão de perguntas e respostas pode seguir-se.</w:t>
      </w:r>
    </w:p>
    <w:p w14:paraId="035BEB82" w14:textId="4F094816" w:rsidR="005B1BBB" w:rsidRPr="006737C4" w:rsidRDefault="005B1BBB" w:rsidP="00F27A87">
      <w:pPr>
        <w:contextualSpacing/>
        <w:jc w:val="both"/>
        <w:rPr>
          <w:sz w:val="24"/>
          <w:szCs w:val="24"/>
        </w:rPr>
      </w:pPr>
    </w:p>
    <w:sectPr w:rsidR="005B1BBB" w:rsidRPr="006737C4" w:rsidSect="00F27A87">
      <w:headerReference w:type="default" r:id="rId15"/>
      <w:footerReference w:type="default" r:id="rId16"/>
      <w:pgSz w:w="11906" w:h="16838" w:code="9"/>
      <w:pgMar w:top="3402" w:right="991" w:bottom="1417" w:left="993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2D81E70F" w14:textId="77777777" w:rsidR="00463B5A" w:rsidRDefault="00463B5A" w:rsidP="00062A1C">
      <w:r>
        <w:separator/>
      </w:r>
    </w:p>
  </w:endnote>
  <w:endnote w:type="continuationSeparator" w:id="0">
    <w:p w14:paraId="28240472" w14:textId="77777777" w:rsidR="00463B5A" w:rsidRDefault="00463B5A" w:rsidP="00062A1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ScalaSans">
    <w:altName w:val="Calibri"/>
    <w:charset w:val="00"/>
    <w:family w:val="auto"/>
    <w:pitch w:val="variable"/>
    <w:sig w:usb0="00000003" w:usb1="00000000" w:usb2="00000000" w:usb3="00000000" w:csb0="00000001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AFF" w:usb1="4000ACFF" w:usb2="00000001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cala Sans">
    <w:altName w:val="Calibri"/>
    <w:charset w:val="00"/>
    <w:family w:val="auto"/>
    <w:pitch w:val="variable"/>
    <w:sig w:usb0="A000002F" w:usb1="4000004A" w:usb2="00000000" w:usb3="00000000" w:csb0="00000111" w:csb1="00000000"/>
  </w:font>
  <w:font w:name="Cambria">
    <w:panose1 w:val="02040503050406030204"/>
    <w:charset w:val="00"/>
    <w:family w:val="roman"/>
    <w:pitch w:val="variable"/>
    <w:sig w:usb0="E00006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92A628A" w14:textId="77777777" w:rsidR="00D916B6" w:rsidRDefault="00D916B6" w:rsidP="00D916B6">
    <w:pPr>
      <w:pStyle w:val="Rodap"/>
    </w:pPr>
    <w:r>
      <w:rPr>
        <w:b/>
        <w:noProof/>
        <w:color w:val="173764"/>
        <w:sz w:val="14"/>
        <w:szCs w:val="14"/>
        <w:lang w:eastAsia="pt-PT"/>
      </w:rPr>
      <mc:AlternateContent>
        <mc:Choice Requires="wpg">
          <w:drawing>
            <wp:anchor distT="0" distB="0" distL="114300" distR="114300" simplePos="0" relativeHeight="251661312" behindDoc="0" locked="0" layoutInCell="1" allowOverlap="1" wp14:anchorId="418B5031" wp14:editId="40BF7565">
              <wp:simplePos x="0" y="0"/>
              <wp:positionH relativeFrom="column">
                <wp:posOffset>-481699</wp:posOffset>
              </wp:positionH>
              <wp:positionV relativeFrom="paragraph">
                <wp:posOffset>-438002</wp:posOffset>
              </wp:positionV>
              <wp:extent cx="7038753" cy="971550"/>
              <wp:effectExtent l="0" t="0" r="0" b="0"/>
              <wp:wrapNone/>
              <wp:docPr id="11" name="Grupo 11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7038753" cy="971550"/>
                        <a:chOff x="0" y="0"/>
                        <a:chExt cx="6306371" cy="971550"/>
                      </a:xfrm>
                    </wpg:grpSpPr>
                    <pic:pic xmlns:pic="http://schemas.openxmlformats.org/drawingml/2006/picture">
                      <pic:nvPicPr>
                        <pic:cNvPr id="4" name="Imagem 3"/>
                        <pic:cNvPicPr>
                          <a:picLocks noChangeAspect="1"/>
                        </pic:cNvPicPr>
                      </pic:nvPicPr>
                      <pic:blipFill>
                        <a:blip r:embed="rId1">
                          <a:duotone>
                            <a:schemeClr val="accent1">
                              <a:shade val="45000"/>
                              <a:satMod val="135000"/>
                            </a:schemeClr>
                            <a:prstClr val="white"/>
                          </a:duotone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4931596" y="0"/>
                          <a:ext cx="1374775" cy="971550"/>
                        </a:xfrm>
                        <a:prstGeom prst="rect">
                          <a:avLst/>
                        </a:prstGeom>
                      </pic:spPr>
                    </pic:pic>
                    <pic:pic xmlns:pic="http://schemas.openxmlformats.org/drawingml/2006/picture">
                      <pic:nvPicPr>
                        <pic:cNvPr id="23" name="Imagem 4"/>
                        <pic:cNvPicPr>
                          <a:picLocks noChangeAspect="1"/>
                        </pic:cNvPicPr>
                      </pic:nvPicPr>
                      <pic:blipFill>
                        <a:blip r:embed="rId2">
                          <a:duotone>
                            <a:schemeClr val="accent1">
                              <a:shade val="45000"/>
                              <a:satMod val="135000"/>
                            </a:schemeClr>
                            <a:prstClr val="white"/>
                          </a:duotone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374775" cy="971550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group w14:anchorId="1AE85D86" id="Grupo 11" o:spid="_x0000_s1026" style="position:absolute;margin-left:-37.95pt;margin-top:-34.5pt;width:554.25pt;height:76.5pt;z-index:251661312;mso-width-relative:margin" coordsize="63063,971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Imagem 3" o:spid="_x0000_s1027" type="#_x0000_t75" style="position:absolute;left:49315;width:13748;height:971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">
                <v:imagedata r:id="rId3" o:title="" recolortarget="#203957 [1444]"/>
              </v:shape>
              <v:shape id="Imagem 4" o:spid="_x0000_s1028" type="#_x0000_t75" style="position:absolute;width:13747;height:971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">
                <v:imagedata r:id="rId4" o:title="" recolortarget="#203957 [1444]"/>
              </v:shape>
            </v:group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26421346" w14:textId="77777777" w:rsidR="00463B5A" w:rsidRDefault="00463B5A" w:rsidP="00062A1C">
      <w:r>
        <w:separator/>
      </w:r>
    </w:p>
  </w:footnote>
  <w:footnote w:type="continuationSeparator" w:id="0">
    <w:p w14:paraId="6666E5A0" w14:textId="77777777" w:rsidR="00463B5A" w:rsidRDefault="00463B5A" w:rsidP="00062A1C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241AC9C" w14:textId="77777777" w:rsidR="005A6A8F" w:rsidRDefault="005A6A8F">
    <w:pPr>
      <w:pStyle w:val="Cabealho"/>
    </w:pPr>
    <w:r>
      <w:rPr>
        <w:noProof/>
        <w:lang w:eastAsia="pt-PT"/>
      </w:rPr>
      <w:drawing>
        <wp:anchor distT="0" distB="0" distL="114300" distR="114300" simplePos="0" relativeHeight="251659264" behindDoc="0" locked="0" layoutInCell="1" allowOverlap="1" wp14:anchorId="020E7D10" wp14:editId="00E08CEF">
          <wp:simplePos x="0" y="0"/>
          <wp:positionH relativeFrom="column">
            <wp:posOffset>-353833</wp:posOffset>
          </wp:positionH>
          <wp:positionV relativeFrom="paragraph">
            <wp:posOffset>-174514</wp:posOffset>
          </wp:positionV>
          <wp:extent cx="7038470" cy="1674368"/>
          <wp:effectExtent l="0" t="0" r="0" b="2540"/>
          <wp:wrapNone/>
          <wp:docPr id="208" name="Imagem 20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Cabeçalho_A4_aprovado.png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038470" cy="1674368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FFFFFF80"/>
    <w:multiLevelType w:val="singleLevel"/>
    <w:tmpl w:val="9C90DFB6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1" w15:restartNumberingAfterBreak="0">
    <w:nsid w:val="FFFFFF82"/>
    <w:multiLevelType w:val="singleLevel"/>
    <w:tmpl w:val="6D3E7CA6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2" w15:restartNumberingAfterBreak="0">
    <w:nsid w:val="FFFFFF89"/>
    <w:multiLevelType w:val="singleLevel"/>
    <w:tmpl w:val="C1289690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3" w15:restartNumberingAfterBreak="0">
    <w:nsid w:val="0647121C"/>
    <w:multiLevelType w:val="hybridMultilevel"/>
    <w:tmpl w:val="1D22E0C8"/>
    <w:lvl w:ilvl="0" w:tplc="08C83F60">
      <w:start w:val="1"/>
      <w:numFmt w:val="decimal"/>
      <w:lvlText w:val="%1."/>
      <w:lvlJc w:val="left"/>
      <w:pPr>
        <w:ind w:left="720" w:hanging="360"/>
      </w:pPr>
      <w:rPr>
        <w:rFonts w:cs="ScalaSans" w:hint="default"/>
        <w:b w:val="0"/>
        <w:color w:val="1F497D" w:themeColor="text2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DB208CB"/>
    <w:multiLevelType w:val="hybridMultilevel"/>
    <w:tmpl w:val="298C25FA"/>
    <w:lvl w:ilvl="0" w:tplc="4F0258A6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8160019" w:tentative="1">
      <w:start w:val="1"/>
      <w:numFmt w:val="lowerLetter"/>
      <w:lvlText w:val="%2."/>
      <w:lvlJc w:val="left"/>
      <w:pPr>
        <w:ind w:left="1440" w:hanging="360"/>
      </w:pPr>
    </w:lvl>
    <w:lvl w:ilvl="2" w:tplc="0816001B" w:tentative="1">
      <w:start w:val="1"/>
      <w:numFmt w:val="lowerRoman"/>
      <w:lvlText w:val="%3."/>
      <w:lvlJc w:val="right"/>
      <w:pPr>
        <w:ind w:left="2160" w:hanging="180"/>
      </w:pPr>
    </w:lvl>
    <w:lvl w:ilvl="3" w:tplc="0816000F" w:tentative="1">
      <w:start w:val="1"/>
      <w:numFmt w:val="decimal"/>
      <w:lvlText w:val="%4."/>
      <w:lvlJc w:val="left"/>
      <w:pPr>
        <w:ind w:left="2880" w:hanging="360"/>
      </w:pPr>
    </w:lvl>
    <w:lvl w:ilvl="4" w:tplc="08160019" w:tentative="1">
      <w:start w:val="1"/>
      <w:numFmt w:val="lowerLetter"/>
      <w:lvlText w:val="%5."/>
      <w:lvlJc w:val="left"/>
      <w:pPr>
        <w:ind w:left="3600" w:hanging="360"/>
      </w:pPr>
    </w:lvl>
    <w:lvl w:ilvl="5" w:tplc="0816001B" w:tentative="1">
      <w:start w:val="1"/>
      <w:numFmt w:val="lowerRoman"/>
      <w:lvlText w:val="%6."/>
      <w:lvlJc w:val="right"/>
      <w:pPr>
        <w:ind w:left="4320" w:hanging="180"/>
      </w:pPr>
    </w:lvl>
    <w:lvl w:ilvl="6" w:tplc="0816000F" w:tentative="1">
      <w:start w:val="1"/>
      <w:numFmt w:val="decimal"/>
      <w:lvlText w:val="%7."/>
      <w:lvlJc w:val="left"/>
      <w:pPr>
        <w:ind w:left="5040" w:hanging="360"/>
      </w:pPr>
    </w:lvl>
    <w:lvl w:ilvl="7" w:tplc="08160019" w:tentative="1">
      <w:start w:val="1"/>
      <w:numFmt w:val="lowerLetter"/>
      <w:lvlText w:val="%8."/>
      <w:lvlJc w:val="left"/>
      <w:pPr>
        <w:ind w:left="5760" w:hanging="360"/>
      </w:pPr>
    </w:lvl>
    <w:lvl w:ilvl="8" w:tplc="08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8871933"/>
    <w:multiLevelType w:val="hybridMultilevel"/>
    <w:tmpl w:val="E9366906"/>
    <w:lvl w:ilvl="0" w:tplc="D6D407B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AA57356"/>
    <w:multiLevelType w:val="hybridMultilevel"/>
    <w:tmpl w:val="B322C7B0"/>
    <w:lvl w:ilvl="0" w:tplc="5F96607A">
      <w:start w:val="3"/>
      <w:numFmt w:val="upperRoman"/>
      <w:lvlText w:val="(%1)"/>
      <w:lvlJc w:val="left"/>
      <w:pPr>
        <w:ind w:left="1429" w:hanging="720"/>
      </w:pPr>
      <w:rPr>
        <w:rFonts w:hint="default"/>
      </w:rPr>
    </w:lvl>
    <w:lvl w:ilvl="1" w:tplc="08160019" w:tentative="1">
      <w:start w:val="1"/>
      <w:numFmt w:val="lowerLetter"/>
      <w:lvlText w:val="%2."/>
      <w:lvlJc w:val="left"/>
      <w:pPr>
        <w:ind w:left="1789" w:hanging="360"/>
      </w:pPr>
    </w:lvl>
    <w:lvl w:ilvl="2" w:tplc="0816001B" w:tentative="1">
      <w:start w:val="1"/>
      <w:numFmt w:val="lowerRoman"/>
      <w:lvlText w:val="%3."/>
      <w:lvlJc w:val="right"/>
      <w:pPr>
        <w:ind w:left="2509" w:hanging="180"/>
      </w:pPr>
    </w:lvl>
    <w:lvl w:ilvl="3" w:tplc="0816000F" w:tentative="1">
      <w:start w:val="1"/>
      <w:numFmt w:val="decimal"/>
      <w:lvlText w:val="%4."/>
      <w:lvlJc w:val="left"/>
      <w:pPr>
        <w:ind w:left="3229" w:hanging="360"/>
      </w:pPr>
    </w:lvl>
    <w:lvl w:ilvl="4" w:tplc="08160019" w:tentative="1">
      <w:start w:val="1"/>
      <w:numFmt w:val="lowerLetter"/>
      <w:lvlText w:val="%5."/>
      <w:lvlJc w:val="left"/>
      <w:pPr>
        <w:ind w:left="3949" w:hanging="360"/>
      </w:pPr>
    </w:lvl>
    <w:lvl w:ilvl="5" w:tplc="0816001B" w:tentative="1">
      <w:start w:val="1"/>
      <w:numFmt w:val="lowerRoman"/>
      <w:lvlText w:val="%6."/>
      <w:lvlJc w:val="right"/>
      <w:pPr>
        <w:ind w:left="4669" w:hanging="180"/>
      </w:pPr>
    </w:lvl>
    <w:lvl w:ilvl="6" w:tplc="0816000F" w:tentative="1">
      <w:start w:val="1"/>
      <w:numFmt w:val="decimal"/>
      <w:lvlText w:val="%7."/>
      <w:lvlJc w:val="left"/>
      <w:pPr>
        <w:ind w:left="5389" w:hanging="360"/>
      </w:pPr>
    </w:lvl>
    <w:lvl w:ilvl="7" w:tplc="08160019" w:tentative="1">
      <w:start w:val="1"/>
      <w:numFmt w:val="lowerLetter"/>
      <w:lvlText w:val="%8."/>
      <w:lvlJc w:val="left"/>
      <w:pPr>
        <w:ind w:left="6109" w:hanging="360"/>
      </w:pPr>
    </w:lvl>
    <w:lvl w:ilvl="8" w:tplc="0816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7" w15:restartNumberingAfterBreak="0">
    <w:nsid w:val="23DB2EDF"/>
    <w:multiLevelType w:val="hybridMultilevel"/>
    <w:tmpl w:val="69566868"/>
    <w:lvl w:ilvl="0" w:tplc="AC82AD92">
      <w:start w:val="5"/>
      <w:numFmt w:val="bullet"/>
      <w:lvlText w:val="-"/>
      <w:lvlJc w:val="left"/>
      <w:pPr>
        <w:ind w:left="1494" w:hanging="360"/>
      </w:pPr>
      <w:rPr>
        <w:rFonts w:ascii="ScalaSans" w:eastAsiaTheme="minorHAnsi" w:hAnsi="ScalaSans" w:cs="Times New Roman" w:hint="default"/>
      </w:rPr>
    </w:lvl>
    <w:lvl w:ilvl="1" w:tplc="08160003" w:tentative="1">
      <w:start w:val="1"/>
      <w:numFmt w:val="bullet"/>
      <w:lvlText w:val="o"/>
      <w:lvlJc w:val="left"/>
      <w:pPr>
        <w:ind w:left="2214" w:hanging="360"/>
      </w:pPr>
      <w:rPr>
        <w:rFonts w:ascii="Courier New" w:hAnsi="Courier New" w:cs="Courier New" w:hint="default"/>
      </w:rPr>
    </w:lvl>
    <w:lvl w:ilvl="2" w:tplc="08160005" w:tentative="1">
      <w:start w:val="1"/>
      <w:numFmt w:val="bullet"/>
      <w:lvlText w:val=""/>
      <w:lvlJc w:val="left"/>
      <w:pPr>
        <w:ind w:left="2934" w:hanging="360"/>
      </w:pPr>
      <w:rPr>
        <w:rFonts w:ascii="Wingdings" w:hAnsi="Wingdings" w:hint="default"/>
      </w:rPr>
    </w:lvl>
    <w:lvl w:ilvl="3" w:tplc="08160001" w:tentative="1">
      <w:start w:val="1"/>
      <w:numFmt w:val="bullet"/>
      <w:lvlText w:val=""/>
      <w:lvlJc w:val="left"/>
      <w:pPr>
        <w:ind w:left="3654" w:hanging="360"/>
      </w:pPr>
      <w:rPr>
        <w:rFonts w:ascii="Symbol" w:hAnsi="Symbol" w:hint="default"/>
      </w:rPr>
    </w:lvl>
    <w:lvl w:ilvl="4" w:tplc="08160003" w:tentative="1">
      <w:start w:val="1"/>
      <w:numFmt w:val="bullet"/>
      <w:lvlText w:val="o"/>
      <w:lvlJc w:val="left"/>
      <w:pPr>
        <w:ind w:left="4374" w:hanging="360"/>
      </w:pPr>
      <w:rPr>
        <w:rFonts w:ascii="Courier New" w:hAnsi="Courier New" w:cs="Courier New" w:hint="default"/>
      </w:rPr>
    </w:lvl>
    <w:lvl w:ilvl="5" w:tplc="08160005" w:tentative="1">
      <w:start w:val="1"/>
      <w:numFmt w:val="bullet"/>
      <w:lvlText w:val=""/>
      <w:lvlJc w:val="left"/>
      <w:pPr>
        <w:ind w:left="5094" w:hanging="360"/>
      </w:pPr>
      <w:rPr>
        <w:rFonts w:ascii="Wingdings" w:hAnsi="Wingdings" w:hint="default"/>
      </w:rPr>
    </w:lvl>
    <w:lvl w:ilvl="6" w:tplc="08160001" w:tentative="1">
      <w:start w:val="1"/>
      <w:numFmt w:val="bullet"/>
      <w:lvlText w:val=""/>
      <w:lvlJc w:val="left"/>
      <w:pPr>
        <w:ind w:left="5814" w:hanging="360"/>
      </w:pPr>
      <w:rPr>
        <w:rFonts w:ascii="Symbol" w:hAnsi="Symbol" w:hint="default"/>
      </w:rPr>
    </w:lvl>
    <w:lvl w:ilvl="7" w:tplc="08160003" w:tentative="1">
      <w:start w:val="1"/>
      <w:numFmt w:val="bullet"/>
      <w:lvlText w:val="o"/>
      <w:lvlJc w:val="left"/>
      <w:pPr>
        <w:ind w:left="6534" w:hanging="360"/>
      </w:pPr>
      <w:rPr>
        <w:rFonts w:ascii="Courier New" w:hAnsi="Courier New" w:cs="Courier New" w:hint="default"/>
      </w:rPr>
    </w:lvl>
    <w:lvl w:ilvl="8" w:tplc="08160005" w:tentative="1">
      <w:start w:val="1"/>
      <w:numFmt w:val="bullet"/>
      <w:lvlText w:val=""/>
      <w:lvlJc w:val="left"/>
      <w:pPr>
        <w:ind w:left="7254" w:hanging="360"/>
      </w:pPr>
      <w:rPr>
        <w:rFonts w:ascii="Wingdings" w:hAnsi="Wingdings" w:hint="default"/>
      </w:rPr>
    </w:lvl>
  </w:abstractNum>
  <w:abstractNum w:abstractNumId="8" w15:restartNumberingAfterBreak="0">
    <w:nsid w:val="4A126434"/>
    <w:multiLevelType w:val="hybridMultilevel"/>
    <w:tmpl w:val="BD24A6AC"/>
    <w:lvl w:ilvl="0" w:tplc="0816000F">
      <w:start w:val="1"/>
      <w:numFmt w:val="decimal"/>
      <w:lvlText w:val="%1."/>
      <w:lvlJc w:val="left"/>
      <w:pPr>
        <w:ind w:left="644" w:hanging="360"/>
      </w:pPr>
    </w:lvl>
    <w:lvl w:ilvl="1" w:tplc="08160019" w:tentative="1">
      <w:start w:val="1"/>
      <w:numFmt w:val="lowerLetter"/>
      <w:lvlText w:val="%2."/>
      <w:lvlJc w:val="left"/>
      <w:pPr>
        <w:ind w:left="1364" w:hanging="360"/>
      </w:pPr>
    </w:lvl>
    <w:lvl w:ilvl="2" w:tplc="0816001B" w:tentative="1">
      <w:start w:val="1"/>
      <w:numFmt w:val="lowerRoman"/>
      <w:lvlText w:val="%3."/>
      <w:lvlJc w:val="right"/>
      <w:pPr>
        <w:ind w:left="2084" w:hanging="180"/>
      </w:pPr>
    </w:lvl>
    <w:lvl w:ilvl="3" w:tplc="0816000F" w:tentative="1">
      <w:start w:val="1"/>
      <w:numFmt w:val="decimal"/>
      <w:lvlText w:val="%4."/>
      <w:lvlJc w:val="left"/>
      <w:pPr>
        <w:ind w:left="2804" w:hanging="360"/>
      </w:pPr>
    </w:lvl>
    <w:lvl w:ilvl="4" w:tplc="08160019" w:tentative="1">
      <w:start w:val="1"/>
      <w:numFmt w:val="lowerLetter"/>
      <w:lvlText w:val="%5."/>
      <w:lvlJc w:val="left"/>
      <w:pPr>
        <w:ind w:left="3524" w:hanging="360"/>
      </w:pPr>
    </w:lvl>
    <w:lvl w:ilvl="5" w:tplc="0816001B" w:tentative="1">
      <w:start w:val="1"/>
      <w:numFmt w:val="lowerRoman"/>
      <w:lvlText w:val="%6."/>
      <w:lvlJc w:val="right"/>
      <w:pPr>
        <w:ind w:left="4244" w:hanging="180"/>
      </w:pPr>
    </w:lvl>
    <w:lvl w:ilvl="6" w:tplc="0816000F" w:tentative="1">
      <w:start w:val="1"/>
      <w:numFmt w:val="decimal"/>
      <w:lvlText w:val="%7."/>
      <w:lvlJc w:val="left"/>
      <w:pPr>
        <w:ind w:left="4964" w:hanging="360"/>
      </w:pPr>
    </w:lvl>
    <w:lvl w:ilvl="7" w:tplc="08160019" w:tentative="1">
      <w:start w:val="1"/>
      <w:numFmt w:val="lowerLetter"/>
      <w:lvlText w:val="%8."/>
      <w:lvlJc w:val="left"/>
      <w:pPr>
        <w:ind w:left="5684" w:hanging="360"/>
      </w:pPr>
    </w:lvl>
    <w:lvl w:ilvl="8" w:tplc="0816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9" w15:restartNumberingAfterBreak="0">
    <w:nsid w:val="4CC02359"/>
    <w:multiLevelType w:val="hybridMultilevel"/>
    <w:tmpl w:val="7DC8C1BE"/>
    <w:lvl w:ilvl="0" w:tplc="1EE0FA22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8160019" w:tentative="1">
      <w:start w:val="1"/>
      <w:numFmt w:val="lowerLetter"/>
      <w:lvlText w:val="%2."/>
      <w:lvlJc w:val="left"/>
      <w:pPr>
        <w:ind w:left="1440" w:hanging="360"/>
      </w:pPr>
    </w:lvl>
    <w:lvl w:ilvl="2" w:tplc="0816001B" w:tentative="1">
      <w:start w:val="1"/>
      <w:numFmt w:val="lowerRoman"/>
      <w:lvlText w:val="%3."/>
      <w:lvlJc w:val="right"/>
      <w:pPr>
        <w:ind w:left="2160" w:hanging="180"/>
      </w:pPr>
    </w:lvl>
    <w:lvl w:ilvl="3" w:tplc="0816000F" w:tentative="1">
      <w:start w:val="1"/>
      <w:numFmt w:val="decimal"/>
      <w:lvlText w:val="%4."/>
      <w:lvlJc w:val="left"/>
      <w:pPr>
        <w:ind w:left="2880" w:hanging="360"/>
      </w:pPr>
    </w:lvl>
    <w:lvl w:ilvl="4" w:tplc="08160019" w:tentative="1">
      <w:start w:val="1"/>
      <w:numFmt w:val="lowerLetter"/>
      <w:lvlText w:val="%5."/>
      <w:lvlJc w:val="left"/>
      <w:pPr>
        <w:ind w:left="3600" w:hanging="360"/>
      </w:pPr>
    </w:lvl>
    <w:lvl w:ilvl="5" w:tplc="0816001B" w:tentative="1">
      <w:start w:val="1"/>
      <w:numFmt w:val="lowerRoman"/>
      <w:lvlText w:val="%6."/>
      <w:lvlJc w:val="right"/>
      <w:pPr>
        <w:ind w:left="4320" w:hanging="180"/>
      </w:pPr>
    </w:lvl>
    <w:lvl w:ilvl="6" w:tplc="0816000F" w:tentative="1">
      <w:start w:val="1"/>
      <w:numFmt w:val="decimal"/>
      <w:lvlText w:val="%7."/>
      <w:lvlJc w:val="left"/>
      <w:pPr>
        <w:ind w:left="5040" w:hanging="360"/>
      </w:pPr>
    </w:lvl>
    <w:lvl w:ilvl="7" w:tplc="08160019" w:tentative="1">
      <w:start w:val="1"/>
      <w:numFmt w:val="lowerLetter"/>
      <w:lvlText w:val="%8."/>
      <w:lvlJc w:val="left"/>
      <w:pPr>
        <w:ind w:left="5760" w:hanging="360"/>
      </w:pPr>
    </w:lvl>
    <w:lvl w:ilvl="8" w:tplc="08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53470292"/>
    <w:multiLevelType w:val="hybridMultilevel"/>
    <w:tmpl w:val="3AB239B2"/>
    <w:lvl w:ilvl="0" w:tplc="244CECA6">
      <w:start w:val="1"/>
      <w:numFmt w:val="lowerRoman"/>
      <w:lvlText w:val="(%1)"/>
      <w:lvlJc w:val="left"/>
      <w:pPr>
        <w:ind w:left="1080" w:hanging="720"/>
      </w:pPr>
      <w:rPr>
        <w:rFonts w:hint="default"/>
      </w:rPr>
    </w:lvl>
    <w:lvl w:ilvl="1" w:tplc="08160019">
      <w:start w:val="1"/>
      <w:numFmt w:val="lowerLetter"/>
      <w:lvlText w:val="%2."/>
      <w:lvlJc w:val="left"/>
      <w:pPr>
        <w:ind w:left="1440" w:hanging="360"/>
      </w:pPr>
    </w:lvl>
    <w:lvl w:ilvl="2" w:tplc="0816001B" w:tentative="1">
      <w:start w:val="1"/>
      <w:numFmt w:val="lowerRoman"/>
      <w:lvlText w:val="%3."/>
      <w:lvlJc w:val="right"/>
      <w:pPr>
        <w:ind w:left="2160" w:hanging="180"/>
      </w:pPr>
    </w:lvl>
    <w:lvl w:ilvl="3" w:tplc="0816000F" w:tentative="1">
      <w:start w:val="1"/>
      <w:numFmt w:val="decimal"/>
      <w:lvlText w:val="%4."/>
      <w:lvlJc w:val="left"/>
      <w:pPr>
        <w:ind w:left="2880" w:hanging="360"/>
      </w:pPr>
    </w:lvl>
    <w:lvl w:ilvl="4" w:tplc="08160019" w:tentative="1">
      <w:start w:val="1"/>
      <w:numFmt w:val="lowerLetter"/>
      <w:lvlText w:val="%5."/>
      <w:lvlJc w:val="left"/>
      <w:pPr>
        <w:ind w:left="3600" w:hanging="360"/>
      </w:pPr>
    </w:lvl>
    <w:lvl w:ilvl="5" w:tplc="0816001B" w:tentative="1">
      <w:start w:val="1"/>
      <w:numFmt w:val="lowerRoman"/>
      <w:lvlText w:val="%6."/>
      <w:lvlJc w:val="right"/>
      <w:pPr>
        <w:ind w:left="4320" w:hanging="180"/>
      </w:pPr>
    </w:lvl>
    <w:lvl w:ilvl="6" w:tplc="0816000F" w:tentative="1">
      <w:start w:val="1"/>
      <w:numFmt w:val="decimal"/>
      <w:lvlText w:val="%7."/>
      <w:lvlJc w:val="left"/>
      <w:pPr>
        <w:ind w:left="5040" w:hanging="360"/>
      </w:pPr>
    </w:lvl>
    <w:lvl w:ilvl="7" w:tplc="08160019" w:tentative="1">
      <w:start w:val="1"/>
      <w:numFmt w:val="lowerLetter"/>
      <w:lvlText w:val="%8."/>
      <w:lvlJc w:val="left"/>
      <w:pPr>
        <w:ind w:left="5760" w:hanging="360"/>
      </w:pPr>
    </w:lvl>
    <w:lvl w:ilvl="8" w:tplc="08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7A0323AB"/>
    <w:multiLevelType w:val="hybridMultilevel"/>
    <w:tmpl w:val="CCE28DF4"/>
    <w:lvl w:ilvl="0" w:tplc="A2121526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7D3F369D"/>
    <w:multiLevelType w:val="hybridMultilevel"/>
    <w:tmpl w:val="8410CEA4"/>
    <w:lvl w:ilvl="0" w:tplc="C2B64A80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8160019" w:tentative="1">
      <w:start w:val="1"/>
      <w:numFmt w:val="lowerLetter"/>
      <w:lvlText w:val="%2."/>
      <w:lvlJc w:val="left"/>
      <w:pPr>
        <w:ind w:left="1440" w:hanging="360"/>
      </w:pPr>
    </w:lvl>
    <w:lvl w:ilvl="2" w:tplc="0816001B" w:tentative="1">
      <w:start w:val="1"/>
      <w:numFmt w:val="lowerRoman"/>
      <w:lvlText w:val="%3."/>
      <w:lvlJc w:val="right"/>
      <w:pPr>
        <w:ind w:left="2160" w:hanging="180"/>
      </w:pPr>
    </w:lvl>
    <w:lvl w:ilvl="3" w:tplc="0816000F" w:tentative="1">
      <w:start w:val="1"/>
      <w:numFmt w:val="decimal"/>
      <w:lvlText w:val="%4."/>
      <w:lvlJc w:val="left"/>
      <w:pPr>
        <w:ind w:left="2880" w:hanging="360"/>
      </w:pPr>
    </w:lvl>
    <w:lvl w:ilvl="4" w:tplc="08160019" w:tentative="1">
      <w:start w:val="1"/>
      <w:numFmt w:val="lowerLetter"/>
      <w:lvlText w:val="%5."/>
      <w:lvlJc w:val="left"/>
      <w:pPr>
        <w:ind w:left="3600" w:hanging="360"/>
      </w:pPr>
    </w:lvl>
    <w:lvl w:ilvl="5" w:tplc="0816001B" w:tentative="1">
      <w:start w:val="1"/>
      <w:numFmt w:val="lowerRoman"/>
      <w:lvlText w:val="%6."/>
      <w:lvlJc w:val="right"/>
      <w:pPr>
        <w:ind w:left="4320" w:hanging="180"/>
      </w:pPr>
    </w:lvl>
    <w:lvl w:ilvl="6" w:tplc="0816000F" w:tentative="1">
      <w:start w:val="1"/>
      <w:numFmt w:val="decimal"/>
      <w:lvlText w:val="%7."/>
      <w:lvlJc w:val="left"/>
      <w:pPr>
        <w:ind w:left="5040" w:hanging="360"/>
      </w:pPr>
    </w:lvl>
    <w:lvl w:ilvl="7" w:tplc="08160019" w:tentative="1">
      <w:start w:val="1"/>
      <w:numFmt w:val="lowerLetter"/>
      <w:lvlText w:val="%8."/>
      <w:lvlJc w:val="left"/>
      <w:pPr>
        <w:ind w:left="5760" w:hanging="360"/>
      </w:pPr>
    </w:lvl>
    <w:lvl w:ilvl="8" w:tplc="0816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1"/>
  </w:num>
  <w:num w:numId="3">
    <w:abstractNumId w:val="0"/>
  </w:num>
  <w:num w:numId="4">
    <w:abstractNumId w:val="3"/>
  </w:num>
  <w:num w:numId="5">
    <w:abstractNumId w:val="5"/>
  </w:num>
  <w:num w:numId="6">
    <w:abstractNumId w:val="4"/>
  </w:num>
  <w:num w:numId="7">
    <w:abstractNumId w:val="11"/>
  </w:num>
  <w:num w:numId="8">
    <w:abstractNumId w:val="7"/>
  </w:num>
  <w:num w:numId="9">
    <w:abstractNumId w:val="12"/>
  </w:num>
  <w:num w:numId="10">
    <w:abstractNumId w:val="8"/>
  </w:num>
  <w:num w:numId="11">
    <w:abstractNumId w:val="10"/>
  </w:num>
  <w:num w:numId="12">
    <w:abstractNumId w:val="9"/>
  </w:num>
  <w:num w:numId="13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52715"/>
    <w:rsid w:val="00012889"/>
    <w:rsid w:val="00022E54"/>
    <w:rsid w:val="00025FC6"/>
    <w:rsid w:val="00041C58"/>
    <w:rsid w:val="000441C0"/>
    <w:rsid w:val="0005362A"/>
    <w:rsid w:val="00056238"/>
    <w:rsid w:val="00062A1C"/>
    <w:rsid w:val="00062B35"/>
    <w:rsid w:val="00084CE5"/>
    <w:rsid w:val="00091B1D"/>
    <w:rsid w:val="00091FD9"/>
    <w:rsid w:val="000D2F07"/>
    <w:rsid w:val="000D36DF"/>
    <w:rsid w:val="000F76BB"/>
    <w:rsid w:val="000F7C8C"/>
    <w:rsid w:val="0010076F"/>
    <w:rsid w:val="00104804"/>
    <w:rsid w:val="001129A3"/>
    <w:rsid w:val="0012674F"/>
    <w:rsid w:val="001348F9"/>
    <w:rsid w:val="001541EE"/>
    <w:rsid w:val="00157158"/>
    <w:rsid w:val="0019746A"/>
    <w:rsid w:val="001A410D"/>
    <w:rsid w:val="001B3921"/>
    <w:rsid w:val="001C52B4"/>
    <w:rsid w:val="001E41B6"/>
    <w:rsid w:val="001F1E65"/>
    <w:rsid w:val="00203D58"/>
    <w:rsid w:val="002243AE"/>
    <w:rsid w:val="002337EB"/>
    <w:rsid w:val="00233AA7"/>
    <w:rsid w:val="0024157A"/>
    <w:rsid w:val="00251537"/>
    <w:rsid w:val="00260CC1"/>
    <w:rsid w:val="00263E7B"/>
    <w:rsid w:val="00263FF6"/>
    <w:rsid w:val="002727B3"/>
    <w:rsid w:val="00285C38"/>
    <w:rsid w:val="002900BF"/>
    <w:rsid w:val="00297570"/>
    <w:rsid w:val="002B01EA"/>
    <w:rsid w:val="002B4D15"/>
    <w:rsid w:val="002C0E13"/>
    <w:rsid w:val="002D110E"/>
    <w:rsid w:val="002D2F4B"/>
    <w:rsid w:val="002F11F0"/>
    <w:rsid w:val="003073C3"/>
    <w:rsid w:val="00324421"/>
    <w:rsid w:val="00331E1A"/>
    <w:rsid w:val="00334626"/>
    <w:rsid w:val="00343423"/>
    <w:rsid w:val="00361613"/>
    <w:rsid w:val="00363845"/>
    <w:rsid w:val="00364ECC"/>
    <w:rsid w:val="00366C44"/>
    <w:rsid w:val="00375572"/>
    <w:rsid w:val="00380FED"/>
    <w:rsid w:val="0039122F"/>
    <w:rsid w:val="003A56D3"/>
    <w:rsid w:val="003C1455"/>
    <w:rsid w:val="003D3A6E"/>
    <w:rsid w:val="003D7535"/>
    <w:rsid w:val="003E42FB"/>
    <w:rsid w:val="004059BB"/>
    <w:rsid w:val="00406DB6"/>
    <w:rsid w:val="0041123E"/>
    <w:rsid w:val="00422590"/>
    <w:rsid w:val="00432F80"/>
    <w:rsid w:val="00445C19"/>
    <w:rsid w:val="00462093"/>
    <w:rsid w:val="00463B5A"/>
    <w:rsid w:val="00472C15"/>
    <w:rsid w:val="004834D2"/>
    <w:rsid w:val="00494AAE"/>
    <w:rsid w:val="00494FD9"/>
    <w:rsid w:val="00495525"/>
    <w:rsid w:val="004B19D9"/>
    <w:rsid w:val="004B1E87"/>
    <w:rsid w:val="004B3820"/>
    <w:rsid w:val="004D1484"/>
    <w:rsid w:val="004E3078"/>
    <w:rsid w:val="004F0EDA"/>
    <w:rsid w:val="004F2BB1"/>
    <w:rsid w:val="00526AA8"/>
    <w:rsid w:val="00530C4A"/>
    <w:rsid w:val="00531971"/>
    <w:rsid w:val="00546EA9"/>
    <w:rsid w:val="00547F75"/>
    <w:rsid w:val="005530D5"/>
    <w:rsid w:val="00563776"/>
    <w:rsid w:val="005856E2"/>
    <w:rsid w:val="00591CE5"/>
    <w:rsid w:val="00593D23"/>
    <w:rsid w:val="00596575"/>
    <w:rsid w:val="005A6A8F"/>
    <w:rsid w:val="005B1BBB"/>
    <w:rsid w:val="005B2A5F"/>
    <w:rsid w:val="005C33C9"/>
    <w:rsid w:val="005D646E"/>
    <w:rsid w:val="005F207C"/>
    <w:rsid w:val="00600787"/>
    <w:rsid w:val="00602729"/>
    <w:rsid w:val="0062240B"/>
    <w:rsid w:val="00636685"/>
    <w:rsid w:val="00640456"/>
    <w:rsid w:val="00647CE2"/>
    <w:rsid w:val="00652715"/>
    <w:rsid w:val="00653E0F"/>
    <w:rsid w:val="006737C4"/>
    <w:rsid w:val="00673C43"/>
    <w:rsid w:val="00687462"/>
    <w:rsid w:val="006A41D7"/>
    <w:rsid w:val="006B6F5C"/>
    <w:rsid w:val="006B790E"/>
    <w:rsid w:val="006C2E19"/>
    <w:rsid w:val="006F15FC"/>
    <w:rsid w:val="006F570E"/>
    <w:rsid w:val="0070419F"/>
    <w:rsid w:val="0070695D"/>
    <w:rsid w:val="00722EA9"/>
    <w:rsid w:val="0075278A"/>
    <w:rsid w:val="007647B4"/>
    <w:rsid w:val="00767AEC"/>
    <w:rsid w:val="00773802"/>
    <w:rsid w:val="00777348"/>
    <w:rsid w:val="0079079B"/>
    <w:rsid w:val="007A52AB"/>
    <w:rsid w:val="007B2AED"/>
    <w:rsid w:val="007B49D7"/>
    <w:rsid w:val="007B7AD2"/>
    <w:rsid w:val="007D7BB2"/>
    <w:rsid w:val="007E47C4"/>
    <w:rsid w:val="007F1893"/>
    <w:rsid w:val="00805BE2"/>
    <w:rsid w:val="00811123"/>
    <w:rsid w:val="00822D13"/>
    <w:rsid w:val="00824CA6"/>
    <w:rsid w:val="008319FC"/>
    <w:rsid w:val="00852CF0"/>
    <w:rsid w:val="00867C47"/>
    <w:rsid w:val="00875328"/>
    <w:rsid w:val="00881B6E"/>
    <w:rsid w:val="008828B3"/>
    <w:rsid w:val="008F2425"/>
    <w:rsid w:val="00913569"/>
    <w:rsid w:val="009237F0"/>
    <w:rsid w:val="00926DF8"/>
    <w:rsid w:val="009343DE"/>
    <w:rsid w:val="009464E0"/>
    <w:rsid w:val="00950141"/>
    <w:rsid w:val="00960435"/>
    <w:rsid w:val="00963BA6"/>
    <w:rsid w:val="00983CC0"/>
    <w:rsid w:val="00990B05"/>
    <w:rsid w:val="00993038"/>
    <w:rsid w:val="0099590B"/>
    <w:rsid w:val="009B59A2"/>
    <w:rsid w:val="009C361C"/>
    <w:rsid w:val="009D399E"/>
    <w:rsid w:val="009E5F53"/>
    <w:rsid w:val="00A01F39"/>
    <w:rsid w:val="00A04365"/>
    <w:rsid w:val="00A077A3"/>
    <w:rsid w:val="00A42DE2"/>
    <w:rsid w:val="00A56867"/>
    <w:rsid w:val="00A63867"/>
    <w:rsid w:val="00A814EF"/>
    <w:rsid w:val="00A82A3A"/>
    <w:rsid w:val="00A8593C"/>
    <w:rsid w:val="00A91111"/>
    <w:rsid w:val="00AB15DF"/>
    <w:rsid w:val="00AC06C9"/>
    <w:rsid w:val="00AC2EFA"/>
    <w:rsid w:val="00AD1359"/>
    <w:rsid w:val="00AD6C94"/>
    <w:rsid w:val="00AE5E4F"/>
    <w:rsid w:val="00B07E63"/>
    <w:rsid w:val="00B359B2"/>
    <w:rsid w:val="00B43231"/>
    <w:rsid w:val="00B464F8"/>
    <w:rsid w:val="00B46602"/>
    <w:rsid w:val="00B506F2"/>
    <w:rsid w:val="00B530E8"/>
    <w:rsid w:val="00B55D4F"/>
    <w:rsid w:val="00B67820"/>
    <w:rsid w:val="00B766C6"/>
    <w:rsid w:val="00BA0AB2"/>
    <w:rsid w:val="00BA0D3F"/>
    <w:rsid w:val="00BB519F"/>
    <w:rsid w:val="00BB52CF"/>
    <w:rsid w:val="00BD06DE"/>
    <w:rsid w:val="00BE30B5"/>
    <w:rsid w:val="00BF0B93"/>
    <w:rsid w:val="00C05E1C"/>
    <w:rsid w:val="00C14CF5"/>
    <w:rsid w:val="00C151EB"/>
    <w:rsid w:val="00C20B92"/>
    <w:rsid w:val="00C71E7D"/>
    <w:rsid w:val="00C760FA"/>
    <w:rsid w:val="00C80929"/>
    <w:rsid w:val="00C94759"/>
    <w:rsid w:val="00C94E4E"/>
    <w:rsid w:val="00CA673D"/>
    <w:rsid w:val="00CD7DFB"/>
    <w:rsid w:val="00CE754F"/>
    <w:rsid w:val="00CF37E2"/>
    <w:rsid w:val="00D03EDA"/>
    <w:rsid w:val="00D25897"/>
    <w:rsid w:val="00D530E0"/>
    <w:rsid w:val="00D54896"/>
    <w:rsid w:val="00D7548B"/>
    <w:rsid w:val="00D80A5E"/>
    <w:rsid w:val="00D916B6"/>
    <w:rsid w:val="00D94696"/>
    <w:rsid w:val="00D97560"/>
    <w:rsid w:val="00DA296A"/>
    <w:rsid w:val="00DA5468"/>
    <w:rsid w:val="00DB0737"/>
    <w:rsid w:val="00DB73F3"/>
    <w:rsid w:val="00DB7B0B"/>
    <w:rsid w:val="00DC3A43"/>
    <w:rsid w:val="00DC7AF0"/>
    <w:rsid w:val="00DD4FEC"/>
    <w:rsid w:val="00DD6200"/>
    <w:rsid w:val="00DE1D23"/>
    <w:rsid w:val="00E05800"/>
    <w:rsid w:val="00E061E4"/>
    <w:rsid w:val="00E06F7F"/>
    <w:rsid w:val="00E11F6A"/>
    <w:rsid w:val="00E16BD8"/>
    <w:rsid w:val="00E66B71"/>
    <w:rsid w:val="00E972CC"/>
    <w:rsid w:val="00EB7120"/>
    <w:rsid w:val="00ED7B4B"/>
    <w:rsid w:val="00EE4666"/>
    <w:rsid w:val="00F03BC4"/>
    <w:rsid w:val="00F04BA7"/>
    <w:rsid w:val="00F1266E"/>
    <w:rsid w:val="00F23E36"/>
    <w:rsid w:val="00F27A87"/>
    <w:rsid w:val="00F3572A"/>
    <w:rsid w:val="00F5590B"/>
    <w:rsid w:val="00F80B3D"/>
    <w:rsid w:val="00F834A9"/>
    <w:rsid w:val="00FA593B"/>
    <w:rsid w:val="00FD3617"/>
    <w:rsid w:val="00FE31E1"/>
    <w:rsid w:val="00FF159B"/>
    <w:rsid w:val="00FF193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P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6EEE9D17"/>
  <w14:defaultImageDpi w14:val="330"/>
  <w15:docId w15:val="{1A2A134D-C6A5-4CDF-9A19-3720BB14093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Theme="minorHAnsi" w:hAnsi="Times New Roman" w:cs="Times New Roman"/>
        <w:lang w:val="pt-PT" w:eastAsia="en-US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sid w:val="00D94696"/>
    <w:rPr>
      <w:rFonts w:ascii="ScalaSans" w:hAnsi="ScalaSans"/>
      <w:sz w:val="22"/>
    </w:rPr>
  </w:style>
  <w:style w:type="paragraph" w:styleId="Ttulo1">
    <w:name w:val="heading 1"/>
    <w:basedOn w:val="Normal"/>
    <w:next w:val="Normal"/>
    <w:link w:val="Ttulo1Carter"/>
    <w:uiPriority w:val="9"/>
    <w:qFormat/>
    <w:rsid w:val="00D25897"/>
    <w:pPr>
      <w:keepNext/>
      <w:keepLines/>
      <w:spacing w:before="240"/>
      <w:outlineLvl w:val="0"/>
    </w:pPr>
    <w:rPr>
      <w:rFonts w:eastAsiaTheme="majorEastAsia" w:cstheme="majorBidi"/>
      <w:color w:val="365F91" w:themeColor="accent1" w:themeShade="BF"/>
      <w:sz w:val="32"/>
      <w:szCs w:val="32"/>
    </w:rPr>
  </w:style>
  <w:style w:type="paragraph" w:styleId="Ttulo2">
    <w:name w:val="heading 2"/>
    <w:basedOn w:val="Normal"/>
    <w:next w:val="Normal"/>
    <w:link w:val="Ttulo2Carter"/>
    <w:uiPriority w:val="9"/>
    <w:unhideWhenUsed/>
    <w:qFormat/>
    <w:rsid w:val="00D25897"/>
    <w:pPr>
      <w:keepNext/>
      <w:keepLines/>
      <w:spacing w:before="40"/>
      <w:outlineLvl w:val="1"/>
    </w:pPr>
    <w:rPr>
      <w:rFonts w:eastAsiaTheme="majorEastAsia" w:cstheme="majorBidi"/>
      <w:color w:val="365F91" w:themeColor="accent1" w:themeShade="BF"/>
      <w:sz w:val="26"/>
      <w:szCs w:val="26"/>
    </w:rPr>
  </w:style>
  <w:style w:type="paragraph" w:styleId="Ttulo3">
    <w:name w:val="heading 3"/>
    <w:basedOn w:val="Normal"/>
    <w:next w:val="Normal"/>
    <w:link w:val="Ttulo3Carter"/>
    <w:uiPriority w:val="9"/>
    <w:unhideWhenUsed/>
    <w:qFormat/>
    <w:rsid w:val="00D25897"/>
    <w:pPr>
      <w:keepNext/>
      <w:keepLines/>
      <w:spacing w:before="40"/>
      <w:outlineLvl w:val="2"/>
    </w:pPr>
    <w:rPr>
      <w:rFonts w:eastAsiaTheme="majorEastAsia" w:cstheme="majorBidi"/>
      <w:color w:val="243F60" w:themeColor="accent1" w:themeShade="7F"/>
      <w:sz w:val="24"/>
      <w:szCs w:val="24"/>
    </w:rPr>
  </w:style>
  <w:style w:type="paragraph" w:styleId="Ttulo4">
    <w:name w:val="heading 4"/>
    <w:basedOn w:val="Normal"/>
    <w:next w:val="Normal"/>
    <w:link w:val="Ttulo4Carter"/>
    <w:uiPriority w:val="9"/>
    <w:unhideWhenUsed/>
    <w:qFormat/>
    <w:rsid w:val="00F80B3D"/>
    <w:pPr>
      <w:keepNext/>
      <w:keepLines/>
      <w:spacing w:before="40"/>
      <w:outlineLvl w:val="3"/>
    </w:pPr>
    <w:rPr>
      <w:rFonts w:eastAsiaTheme="majorEastAsia" w:cstheme="majorBidi"/>
      <w:iCs/>
      <w:color w:val="365F91" w:themeColor="accent1" w:themeShade="BF"/>
    </w:rPr>
  </w:style>
  <w:style w:type="paragraph" w:styleId="Ttulo5">
    <w:name w:val="heading 5"/>
    <w:basedOn w:val="Normal"/>
    <w:next w:val="Normal"/>
    <w:link w:val="Ttulo5Carter"/>
    <w:uiPriority w:val="9"/>
    <w:unhideWhenUsed/>
    <w:qFormat/>
    <w:rsid w:val="00D25897"/>
    <w:pPr>
      <w:keepNext/>
      <w:keepLines/>
      <w:spacing w:before="40"/>
      <w:outlineLvl w:val="4"/>
    </w:pPr>
    <w:rPr>
      <w:rFonts w:eastAsiaTheme="majorEastAsia" w:cstheme="majorBidi"/>
      <w:color w:val="365F91" w:themeColor="accent1" w:themeShade="BF"/>
    </w:rPr>
  </w:style>
  <w:style w:type="paragraph" w:styleId="Ttulo6">
    <w:name w:val="heading 6"/>
    <w:basedOn w:val="Normal"/>
    <w:next w:val="Normal"/>
    <w:link w:val="Ttulo6Carter"/>
    <w:uiPriority w:val="9"/>
    <w:unhideWhenUsed/>
    <w:qFormat/>
    <w:rsid w:val="00D25897"/>
    <w:pPr>
      <w:keepNext/>
      <w:keepLines/>
      <w:spacing w:before="40"/>
      <w:outlineLvl w:val="5"/>
    </w:pPr>
    <w:rPr>
      <w:rFonts w:eastAsiaTheme="majorEastAsia" w:cstheme="majorBidi"/>
      <w:color w:val="243F60" w:themeColor="accent1" w:themeShade="7F"/>
    </w:rPr>
  </w:style>
  <w:style w:type="paragraph" w:styleId="Ttulo7">
    <w:name w:val="heading 7"/>
    <w:basedOn w:val="Normal"/>
    <w:next w:val="Normal"/>
    <w:link w:val="Ttulo7Carter"/>
    <w:uiPriority w:val="9"/>
    <w:unhideWhenUsed/>
    <w:qFormat/>
    <w:rsid w:val="00F80B3D"/>
    <w:pPr>
      <w:keepNext/>
      <w:keepLines/>
      <w:spacing w:before="40"/>
      <w:outlineLvl w:val="6"/>
    </w:pPr>
    <w:rPr>
      <w:rFonts w:eastAsiaTheme="majorEastAsia" w:cstheme="majorBidi"/>
      <w:iCs/>
      <w:color w:val="243F60" w:themeColor="accent1" w:themeShade="7F"/>
    </w:rPr>
  </w:style>
  <w:style w:type="paragraph" w:styleId="Ttulo8">
    <w:name w:val="heading 8"/>
    <w:basedOn w:val="Normal"/>
    <w:next w:val="Normal"/>
    <w:link w:val="Ttulo8Carter"/>
    <w:uiPriority w:val="9"/>
    <w:unhideWhenUsed/>
    <w:qFormat/>
    <w:rsid w:val="00D25897"/>
    <w:pPr>
      <w:keepNext/>
      <w:keepLines/>
      <w:spacing w:before="40"/>
      <w:outlineLvl w:val="7"/>
    </w:pPr>
    <w:rPr>
      <w:rFonts w:eastAsiaTheme="majorEastAsia" w:cstheme="majorBidi"/>
      <w:color w:val="272727" w:themeColor="text1" w:themeTint="D8"/>
      <w:sz w:val="21"/>
      <w:szCs w:val="21"/>
    </w:rPr>
  </w:style>
  <w:style w:type="paragraph" w:styleId="Ttulo9">
    <w:name w:val="heading 9"/>
    <w:basedOn w:val="Normal"/>
    <w:next w:val="Normal"/>
    <w:link w:val="Ttulo9Carter"/>
    <w:uiPriority w:val="9"/>
    <w:unhideWhenUsed/>
    <w:qFormat/>
    <w:rsid w:val="00FF1938"/>
    <w:pPr>
      <w:keepNext/>
      <w:keepLines/>
      <w:spacing w:before="40"/>
      <w:outlineLvl w:val="8"/>
    </w:pPr>
    <w:rPr>
      <w:rFonts w:eastAsiaTheme="majorEastAsia" w:cstheme="majorBidi"/>
      <w:iCs/>
      <w:color w:val="272727" w:themeColor="text1" w:themeTint="D8"/>
      <w:sz w:val="21"/>
      <w:szCs w:val="21"/>
    </w:rPr>
  </w:style>
  <w:style w:type="character" w:default="1" w:styleId="Tipodeletrapredefinidodopargraf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Textodebalo">
    <w:name w:val="Balloon Text"/>
    <w:basedOn w:val="Normal"/>
    <w:link w:val="TextodebaloCarter"/>
    <w:uiPriority w:val="99"/>
    <w:semiHidden/>
    <w:unhideWhenUsed/>
    <w:rsid w:val="00025FC6"/>
    <w:rPr>
      <w:rFonts w:ascii="Tahoma" w:hAnsi="Tahoma" w:cs="Tahoma"/>
      <w:sz w:val="16"/>
      <w:szCs w:val="16"/>
    </w:rPr>
  </w:style>
  <w:style w:type="character" w:customStyle="1" w:styleId="TextodebaloCarter">
    <w:name w:val="Texto de balão Caráter"/>
    <w:basedOn w:val="Tipodeletrapredefinidodopargrafo"/>
    <w:link w:val="Textodebalo"/>
    <w:uiPriority w:val="99"/>
    <w:semiHidden/>
    <w:rsid w:val="00025FC6"/>
    <w:rPr>
      <w:rFonts w:ascii="Tahoma" w:hAnsi="Tahoma" w:cs="Tahoma"/>
      <w:sz w:val="16"/>
      <w:szCs w:val="16"/>
    </w:rPr>
  </w:style>
  <w:style w:type="paragraph" w:styleId="Cabealho">
    <w:name w:val="header"/>
    <w:basedOn w:val="Normal"/>
    <w:link w:val="CabealhoCarter"/>
    <w:uiPriority w:val="99"/>
    <w:unhideWhenUsed/>
    <w:rsid w:val="00062A1C"/>
    <w:pPr>
      <w:tabs>
        <w:tab w:val="center" w:pos="4252"/>
        <w:tab w:val="right" w:pos="8504"/>
      </w:tabs>
    </w:pPr>
  </w:style>
  <w:style w:type="character" w:customStyle="1" w:styleId="CabealhoCarter">
    <w:name w:val="Cabeçalho Caráter"/>
    <w:basedOn w:val="Tipodeletrapredefinidodopargrafo"/>
    <w:link w:val="Cabealho"/>
    <w:uiPriority w:val="99"/>
    <w:rsid w:val="00062A1C"/>
  </w:style>
  <w:style w:type="paragraph" w:styleId="Rodap">
    <w:name w:val="footer"/>
    <w:basedOn w:val="Normal"/>
    <w:link w:val="RodapCarter"/>
    <w:uiPriority w:val="99"/>
    <w:unhideWhenUsed/>
    <w:rsid w:val="00062A1C"/>
    <w:pPr>
      <w:tabs>
        <w:tab w:val="center" w:pos="4252"/>
        <w:tab w:val="right" w:pos="8504"/>
      </w:tabs>
    </w:pPr>
  </w:style>
  <w:style w:type="character" w:customStyle="1" w:styleId="RodapCarter">
    <w:name w:val="Rodapé Caráter"/>
    <w:basedOn w:val="Tipodeletrapredefinidodopargrafo"/>
    <w:link w:val="Rodap"/>
    <w:uiPriority w:val="99"/>
    <w:rsid w:val="00062A1C"/>
  </w:style>
  <w:style w:type="character" w:customStyle="1" w:styleId="Ttulo1Carter">
    <w:name w:val="Título 1 Caráter"/>
    <w:basedOn w:val="Tipodeletrapredefinidodopargrafo"/>
    <w:link w:val="Ttulo1"/>
    <w:uiPriority w:val="9"/>
    <w:rsid w:val="00D25897"/>
    <w:rPr>
      <w:rFonts w:ascii="Scala Sans" w:eastAsiaTheme="majorEastAsia" w:hAnsi="Scala Sans" w:cstheme="majorBidi"/>
      <w:color w:val="365F91" w:themeColor="accent1" w:themeShade="BF"/>
      <w:sz w:val="32"/>
      <w:szCs w:val="32"/>
    </w:rPr>
  </w:style>
  <w:style w:type="character" w:customStyle="1" w:styleId="Ttulo2Carter">
    <w:name w:val="Título 2 Caráter"/>
    <w:basedOn w:val="Tipodeletrapredefinidodopargrafo"/>
    <w:link w:val="Ttulo2"/>
    <w:uiPriority w:val="9"/>
    <w:rsid w:val="00D25897"/>
    <w:rPr>
      <w:rFonts w:ascii="Scala Sans" w:eastAsiaTheme="majorEastAsia" w:hAnsi="Scala Sans" w:cstheme="majorBidi"/>
      <w:color w:val="365F91" w:themeColor="accent1" w:themeShade="BF"/>
      <w:sz w:val="26"/>
      <w:szCs w:val="26"/>
    </w:rPr>
  </w:style>
  <w:style w:type="character" w:customStyle="1" w:styleId="Ttulo3Carter">
    <w:name w:val="Título 3 Caráter"/>
    <w:basedOn w:val="Tipodeletrapredefinidodopargrafo"/>
    <w:link w:val="Ttulo3"/>
    <w:uiPriority w:val="9"/>
    <w:rsid w:val="00D25897"/>
    <w:rPr>
      <w:rFonts w:ascii="Scala Sans" w:eastAsiaTheme="majorEastAsia" w:hAnsi="Scala Sans" w:cstheme="majorBidi"/>
      <w:color w:val="243F60" w:themeColor="accent1" w:themeShade="7F"/>
      <w:sz w:val="24"/>
      <w:szCs w:val="24"/>
    </w:rPr>
  </w:style>
  <w:style w:type="character" w:customStyle="1" w:styleId="Ttulo4Carter">
    <w:name w:val="Título 4 Caráter"/>
    <w:basedOn w:val="Tipodeletrapredefinidodopargrafo"/>
    <w:link w:val="Ttulo4"/>
    <w:uiPriority w:val="9"/>
    <w:rsid w:val="00F80B3D"/>
    <w:rPr>
      <w:rFonts w:ascii="ScalaSans" w:eastAsiaTheme="majorEastAsia" w:hAnsi="ScalaSans" w:cstheme="majorBidi"/>
      <w:iCs/>
      <w:color w:val="365F91" w:themeColor="accent1" w:themeShade="BF"/>
    </w:rPr>
  </w:style>
  <w:style w:type="character" w:customStyle="1" w:styleId="Ttulo5Carter">
    <w:name w:val="Título 5 Caráter"/>
    <w:basedOn w:val="Tipodeletrapredefinidodopargrafo"/>
    <w:link w:val="Ttulo5"/>
    <w:uiPriority w:val="9"/>
    <w:rsid w:val="00D25897"/>
    <w:rPr>
      <w:rFonts w:ascii="Scala Sans" w:eastAsiaTheme="majorEastAsia" w:hAnsi="Scala Sans" w:cstheme="majorBidi"/>
      <w:color w:val="365F91" w:themeColor="accent1" w:themeShade="BF"/>
    </w:rPr>
  </w:style>
  <w:style w:type="character" w:customStyle="1" w:styleId="Ttulo6Carter">
    <w:name w:val="Título 6 Caráter"/>
    <w:basedOn w:val="Tipodeletrapredefinidodopargrafo"/>
    <w:link w:val="Ttulo6"/>
    <w:uiPriority w:val="9"/>
    <w:rsid w:val="00D25897"/>
    <w:rPr>
      <w:rFonts w:ascii="Scala Sans" w:eastAsiaTheme="majorEastAsia" w:hAnsi="Scala Sans" w:cstheme="majorBidi"/>
      <w:color w:val="243F60" w:themeColor="accent1" w:themeShade="7F"/>
    </w:rPr>
  </w:style>
  <w:style w:type="character" w:customStyle="1" w:styleId="Ttulo7Carter">
    <w:name w:val="Título 7 Caráter"/>
    <w:basedOn w:val="Tipodeletrapredefinidodopargrafo"/>
    <w:link w:val="Ttulo7"/>
    <w:uiPriority w:val="9"/>
    <w:rsid w:val="00F80B3D"/>
    <w:rPr>
      <w:rFonts w:ascii="ScalaSans" w:eastAsiaTheme="majorEastAsia" w:hAnsi="ScalaSans" w:cstheme="majorBidi"/>
      <w:iCs/>
      <w:color w:val="243F60" w:themeColor="accent1" w:themeShade="7F"/>
    </w:rPr>
  </w:style>
  <w:style w:type="character" w:customStyle="1" w:styleId="Ttulo8Carter">
    <w:name w:val="Título 8 Caráter"/>
    <w:basedOn w:val="Tipodeletrapredefinidodopargrafo"/>
    <w:link w:val="Ttulo8"/>
    <w:uiPriority w:val="9"/>
    <w:rsid w:val="00D25897"/>
    <w:rPr>
      <w:rFonts w:ascii="Scala Sans" w:eastAsiaTheme="majorEastAsia" w:hAnsi="Scala Sans" w:cstheme="majorBidi"/>
      <w:color w:val="272727" w:themeColor="text1" w:themeTint="D8"/>
      <w:sz w:val="21"/>
      <w:szCs w:val="21"/>
    </w:rPr>
  </w:style>
  <w:style w:type="character" w:customStyle="1" w:styleId="Ttulo9Carter">
    <w:name w:val="Título 9 Caráter"/>
    <w:basedOn w:val="Tipodeletrapredefinidodopargrafo"/>
    <w:link w:val="Ttulo9"/>
    <w:uiPriority w:val="9"/>
    <w:rsid w:val="00FF1938"/>
    <w:rPr>
      <w:rFonts w:ascii="ScalaSans" w:eastAsiaTheme="majorEastAsia" w:hAnsi="ScalaSans" w:cstheme="majorBidi"/>
      <w:iCs/>
      <w:color w:val="272727" w:themeColor="text1" w:themeTint="D8"/>
      <w:sz w:val="21"/>
      <w:szCs w:val="21"/>
    </w:rPr>
  </w:style>
  <w:style w:type="paragraph" w:styleId="Ttulo">
    <w:name w:val="Title"/>
    <w:basedOn w:val="Normal"/>
    <w:next w:val="Normal"/>
    <w:link w:val="TtuloCarter"/>
    <w:uiPriority w:val="10"/>
    <w:qFormat/>
    <w:rsid w:val="00D25897"/>
    <w:pPr>
      <w:contextualSpacing/>
    </w:pPr>
    <w:rPr>
      <w:rFonts w:eastAsiaTheme="majorEastAsia" w:cstheme="majorBidi"/>
      <w:spacing w:val="-10"/>
      <w:kern w:val="28"/>
      <w:sz w:val="56"/>
      <w:szCs w:val="56"/>
    </w:rPr>
  </w:style>
  <w:style w:type="character" w:customStyle="1" w:styleId="TtuloCarter">
    <w:name w:val="Título Caráter"/>
    <w:basedOn w:val="Tipodeletrapredefinidodopargrafo"/>
    <w:link w:val="Ttulo"/>
    <w:uiPriority w:val="10"/>
    <w:rsid w:val="00D25897"/>
    <w:rPr>
      <w:rFonts w:ascii="Scala Sans" w:eastAsiaTheme="majorEastAsia" w:hAnsi="Scala Sans" w:cstheme="majorBidi"/>
      <w:spacing w:val="-10"/>
      <w:kern w:val="28"/>
      <w:sz w:val="56"/>
      <w:szCs w:val="56"/>
    </w:rPr>
  </w:style>
  <w:style w:type="paragraph" w:styleId="Subttulo">
    <w:name w:val="Subtitle"/>
    <w:basedOn w:val="Normal"/>
    <w:next w:val="Normal"/>
    <w:link w:val="SubttuloCarter"/>
    <w:uiPriority w:val="11"/>
    <w:qFormat/>
    <w:rsid w:val="00D25897"/>
    <w:pPr>
      <w:numPr>
        <w:ilvl w:val="1"/>
      </w:numPr>
      <w:spacing w:after="160"/>
    </w:pPr>
    <w:rPr>
      <w:rFonts w:eastAsiaTheme="minorEastAsia"/>
      <w:color w:val="5A5A5A" w:themeColor="text1" w:themeTint="A5"/>
      <w:spacing w:val="15"/>
    </w:rPr>
  </w:style>
  <w:style w:type="character" w:customStyle="1" w:styleId="SubttuloCarter">
    <w:name w:val="Subtítulo Caráter"/>
    <w:basedOn w:val="Tipodeletrapredefinidodopargrafo"/>
    <w:link w:val="Subttulo"/>
    <w:uiPriority w:val="11"/>
    <w:rsid w:val="00D25897"/>
    <w:rPr>
      <w:rFonts w:ascii="Scala Sans" w:eastAsiaTheme="minorEastAsia" w:hAnsi="Scala Sans"/>
      <w:color w:val="5A5A5A" w:themeColor="text1" w:themeTint="A5"/>
      <w:spacing w:val="15"/>
    </w:rPr>
  </w:style>
  <w:style w:type="character" w:styleId="nfaseIntensa">
    <w:name w:val="Intense Emphasis"/>
    <w:basedOn w:val="Tipodeletrapredefinidodopargrafo"/>
    <w:uiPriority w:val="21"/>
    <w:qFormat/>
    <w:rsid w:val="00D54896"/>
    <w:rPr>
      <w:rFonts w:ascii="ScalaSans" w:hAnsi="ScalaSans"/>
      <w:i w:val="0"/>
      <w:iCs/>
      <w:color w:val="4F81BD" w:themeColor="accent1"/>
    </w:rPr>
  </w:style>
  <w:style w:type="character" w:styleId="nfaseDiscreta">
    <w:name w:val="Subtle Emphasis"/>
    <w:basedOn w:val="Tipodeletrapredefinidodopargrafo"/>
    <w:uiPriority w:val="19"/>
    <w:qFormat/>
    <w:rsid w:val="00D54896"/>
    <w:rPr>
      <w:rFonts w:ascii="ScalaSans" w:hAnsi="ScalaSans"/>
      <w:i w:val="0"/>
      <w:iCs/>
      <w:color w:val="404040" w:themeColor="text1" w:themeTint="BF"/>
    </w:rPr>
  </w:style>
  <w:style w:type="character" w:styleId="nfase">
    <w:name w:val="Emphasis"/>
    <w:basedOn w:val="Tipodeletrapredefinidodopargrafo"/>
    <w:uiPriority w:val="20"/>
    <w:qFormat/>
    <w:rsid w:val="00D54896"/>
    <w:rPr>
      <w:rFonts w:ascii="ScalaSans" w:hAnsi="ScalaSans"/>
      <w:i w:val="0"/>
      <w:iCs/>
    </w:rPr>
  </w:style>
  <w:style w:type="character" w:styleId="Forte">
    <w:name w:val="Strong"/>
    <w:basedOn w:val="Tipodeletrapredefinidodopargrafo"/>
    <w:uiPriority w:val="22"/>
    <w:qFormat/>
    <w:rsid w:val="00D54896"/>
    <w:rPr>
      <w:rFonts w:ascii="ScalaSans" w:hAnsi="ScalaSans"/>
      <w:b/>
      <w:bCs/>
    </w:rPr>
  </w:style>
  <w:style w:type="character" w:styleId="RefernciaDiscreta">
    <w:name w:val="Subtle Reference"/>
    <w:basedOn w:val="Tipodeletrapredefinidodopargrafo"/>
    <w:uiPriority w:val="31"/>
    <w:qFormat/>
    <w:rsid w:val="00D54896"/>
    <w:rPr>
      <w:rFonts w:ascii="ScalaSans" w:hAnsi="ScalaSans"/>
      <w:smallCaps/>
      <w:color w:val="5A5A5A" w:themeColor="text1" w:themeTint="A5"/>
    </w:rPr>
  </w:style>
  <w:style w:type="character" w:styleId="RefernciaIntensa">
    <w:name w:val="Intense Reference"/>
    <w:basedOn w:val="Tipodeletrapredefinidodopargrafo"/>
    <w:uiPriority w:val="32"/>
    <w:qFormat/>
    <w:rsid w:val="00D54896"/>
    <w:rPr>
      <w:rFonts w:ascii="ScalaSans" w:hAnsi="ScalaSans"/>
      <w:b/>
      <w:bCs/>
      <w:smallCaps/>
      <w:color w:val="4F81BD" w:themeColor="accent1"/>
      <w:spacing w:val="5"/>
    </w:rPr>
  </w:style>
  <w:style w:type="character" w:styleId="TtulodoLivro">
    <w:name w:val="Book Title"/>
    <w:basedOn w:val="Tipodeletrapredefinidodopargrafo"/>
    <w:uiPriority w:val="33"/>
    <w:qFormat/>
    <w:rsid w:val="00D54896"/>
    <w:rPr>
      <w:rFonts w:ascii="ScalaSans" w:hAnsi="ScalaSans"/>
      <w:b/>
      <w:bCs/>
      <w:i w:val="0"/>
      <w:iCs/>
      <w:spacing w:val="5"/>
    </w:rPr>
  </w:style>
  <w:style w:type="paragraph" w:styleId="PargrafodaLista">
    <w:name w:val="List Paragraph"/>
    <w:basedOn w:val="Normal"/>
    <w:uiPriority w:val="34"/>
    <w:qFormat/>
    <w:rsid w:val="002900BF"/>
    <w:pPr>
      <w:ind w:left="720"/>
      <w:contextualSpacing/>
    </w:pPr>
  </w:style>
  <w:style w:type="table" w:styleId="TabelacomGrelha">
    <w:name w:val="Table Grid"/>
    <w:basedOn w:val="Tabelanormal"/>
    <w:uiPriority w:val="59"/>
    <w:rsid w:val="00D54896"/>
    <w:rPr>
      <w:rFonts w:ascii="ScalaSans" w:hAnsi="ScalaSan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xtodenotaderodap">
    <w:name w:val="footnote text"/>
    <w:basedOn w:val="Normal"/>
    <w:link w:val="TextodenotaderodapCarter"/>
    <w:uiPriority w:val="99"/>
    <w:semiHidden/>
    <w:unhideWhenUsed/>
    <w:rsid w:val="00F80B3D"/>
  </w:style>
  <w:style w:type="character" w:customStyle="1" w:styleId="TextodenotaderodapCarter">
    <w:name w:val="Texto de nota de rodapé Caráter"/>
    <w:basedOn w:val="Tipodeletrapredefinidodopargrafo"/>
    <w:link w:val="Textodenotaderodap"/>
    <w:uiPriority w:val="99"/>
    <w:semiHidden/>
    <w:rsid w:val="00F80B3D"/>
    <w:rPr>
      <w:rFonts w:ascii="ScalaSans" w:hAnsi="ScalaSans"/>
      <w:sz w:val="20"/>
      <w:szCs w:val="20"/>
    </w:rPr>
  </w:style>
  <w:style w:type="character" w:styleId="Refdenotaderodap">
    <w:name w:val="footnote reference"/>
    <w:basedOn w:val="Tipodeletrapredefinidodopargrafo"/>
    <w:uiPriority w:val="99"/>
    <w:semiHidden/>
    <w:unhideWhenUsed/>
    <w:rsid w:val="00F80B3D"/>
    <w:rPr>
      <w:vertAlign w:val="superscript"/>
    </w:rPr>
  </w:style>
  <w:style w:type="paragraph" w:styleId="Legenda">
    <w:name w:val="caption"/>
    <w:basedOn w:val="Normal"/>
    <w:next w:val="Normal"/>
    <w:uiPriority w:val="35"/>
    <w:unhideWhenUsed/>
    <w:qFormat/>
    <w:rsid w:val="00BB52CF"/>
    <w:pPr>
      <w:spacing w:after="200"/>
    </w:pPr>
    <w:rPr>
      <w:i/>
      <w:iCs/>
      <w:color w:val="1F497D" w:themeColor="text2"/>
      <w:sz w:val="18"/>
      <w:szCs w:val="18"/>
    </w:rPr>
  </w:style>
  <w:style w:type="paragraph" w:styleId="SemEspaamento">
    <w:name w:val="No Spacing"/>
    <w:link w:val="SemEspaamentoCarter"/>
    <w:uiPriority w:val="1"/>
    <w:qFormat/>
    <w:rsid w:val="00D94696"/>
    <w:rPr>
      <w:rFonts w:asciiTheme="minorHAnsi" w:eastAsiaTheme="minorEastAsia" w:hAnsiTheme="minorHAnsi" w:cstheme="minorBidi"/>
      <w:sz w:val="22"/>
      <w:szCs w:val="22"/>
      <w:lang w:eastAsia="pt-PT"/>
    </w:rPr>
  </w:style>
  <w:style w:type="character" w:customStyle="1" w:styleId="SemEspaamentoCarter">
    <w:name w:val="Sem Espaçamento Caráter"/>
    <w:basedOn w:val="Tipodeletrapredefinidodopargrafo"/>
    <w:link w:val="SemEspaamento"/>
    <w:uiPriority w:val="1"/>
    <w:rsid w:val="00D94696"/>
    <w:rPr>
      <w:rFonts w:asciiTheme="minorHAnsi" w:eastAsiaTheme="minorEastAsia" w:hAnsiTheme="minorHAnsi" w:cstheme="minorBidi"/>
      <w:sz w:val="22"/>
      <w:szCs w:val="22"/>
      <w:lang w:eastAsia="pt-PT"/>
    </w:rPr>
  </w:style>
  <w:style w:type="character" w:styleId="Refdecomentrio">
    <w:name w:val="annotation reference"/>
    <w:basedOn w:val="Tipodeletrapredefinidodopargrafo"/>
    <w:uiPriority w:val="99"/>
    <w:semiHidden/>
    <w:unhideWhenUsed/>
    <w:rsid w:val="00B464F8"/>
    <w:rPr>
      <w:sz w:val="16"/>
      <w:szCs w:val="16"/>
    </w:rPr>
  </w:style>
  <w:style w:type="paragraph" w:styleId="Textodecomentrio">
    <w:name w:val="annotation text"/>
    <w:basedOn w:val="Normal"/>
    <w:link w:val="TextodecomentrioCarter"/>
    <w:uiPriority w:val="99"/>
    <w:semiHidden/>
    <w:unhideWhenUsed/>
    <w:rsid w:val="00B464F8"/>
    <w:rPr>
      <w:sz w:val="20"/>
    </w:rPr>
  </w:style>
  <w:style w:type="character" w:customStyle="1" w:styleId="TextodecomentrioCarter">
    <w:name w:val="Texto de comentário Caráter"/>
    <w:basedOn w:val="Tipodeletrapredefinidodopargrafo"/>
    <w:link w:val="Textodecomentrio"/>
    <w:uiPriority w:val="99"/>
    <w:semiHidden/>
    <w:rsid w:val="00B464F8"/>
    <w:rPr>
      <w:rFonts w:ascii="ScalaSans" w:hAnsi="ScalaSans"/>
    </w:rPr>
  </w:style>
  <w:style w:type="paragraph" w:styleId="Assuntodecomentrio">
    <w:name w:val="annotation subject"/>
    <w:basedOn w:val="Textodecomentrio"/>
    <w:next w:val="Textodecomentrio"/>
    <w:link w:val="AssuntodecomentrioCarter"/>
    <w:uiPriority w:val="99"/>
    <w:semiHidden/>
    <w:unhideWhenUsed/>
    <w:rsid w:val="00B464F8"/>
    <w:rPr>
      <w:b/>
      <w:bCs/>
    </w:rPr>
  </w:style>
  <w:style w:type="character" w:customStyle="1" w:styleId="AssuntodecomentrioCarter">
    <w:name w:val="Assunto de comentário Caráter"/>
    <w:basedOn w:val="TextodecomentrioCarter"/>
    <w:link w:val="Assuntodecomentrio"/>
    <w:uiPriority w:val="99"/>
    <w:semiHidden/>
    <w:rsid w:val="00B464F8"/>
    <w:rPr>
      <w:rFonts w:ascii="ScalaSans" w:hAnsi="ScalaSans"/>
      <w:b/>
      <w:bCs/>
    </w:rPr>
  </w:style>
  <w:style w:type="paragraph" w:styleId="Reviso">
    <w:name w:val="Revision"/>
    <w:hidden/>
    <w:uiPriority w:val="99"/>
    <w:semiHidden/>
    <w:rsid w:val="00B464F8"/>
    <w:rPr>
      <w:rFonts w:ascii="ScalaSans" w:hAnsi="ScalaSans"/>
      <w:sz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styles" Target="styles.xml"/><Relationship Id="rId13" Type="http://schemas.openxmlformats.org/officeDocument/2006/relationships/image" Target="media/image1.png"/><Relationship Id="rId18" Type="http://schemas.openxmlformats.org/officeDocument/2006/relationships/theme" Target="theme/theme1.xml"/><Relationship Id="rId3" Type="http://schemas.openxmlformats.org/officeDocument/2006/relationships/customXml" Target="../customXml/item3.xml"/><Relationship Id="rId7" Type="http://schemas.openxmlformats.org/officeDocument/2006/relationships/numbering" Target="numbering.xml"/><Relationship Id="rId12" Type="http://schemas.openxmlformats.org/officeDocument/2006/relationships/endnotes" Target="endnotes.xml"/><Relationship Id="rId17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customXml" Target="../customXml/item6.xml"/><Relationship Id="rId11" Type="http://schemas.openxmlformats.org/officeDocument/2006/relationships/footnotes" Target="footnotes.xml"/><Relationship Id="rId5" Type="http://schemas.openxmlformats.org/officeDocument/2006/relationships/customXml" Target="../customXml/item5.xml"/><Relationship Id="rId15" Type="http://schemas.openxmlformats.org/officeDocument/2006/relationships/header" Target="header1.xml"/><Relationship Id="rId10" Type="http://schemas.openxmlformats.org/officeDocument/2006/relationships/webSettings" Target="webSettings.xml"/><Relationship Id="rId4" Type="http://schemas.openxmlformats.org/officeDocument/2006/relationships/customXml" Target="../customXml/item4.xml"/><Relationship Id="rId9" Type="http://schemas.openxmlformats.org/officeDocument/2006/relationships/settings" Target="settings.xml"/><Relationship Id="rId14" Type="http://schemas.openxmlformats.org/officeDocument/2006/relationships/image" Target="media/image2.png"/></Relationships>
</file>

<file path=word/_rels/footer1.xml.rels><?xml version="1.0" encoding="UTF-8" standalone="yes"?>
<Relationships xmlns="http://schemas.openxmlformats.org/package/2006/relationships"><Relationship Id="rId3" Type="http://schemas.openxmlformats.org/officeDocument/2006/relationships/image" Target="media/image6.png"/><Relationship Id="rId2" Type="http://schemas.openxmlformats.org/officeDocument/2006/relationships/image" Target="media/image5.png"/><Relationship Id="rId1" Type="http://schemas.openxmlformats.org/officeDocument/2006/relationships/image" Target="media/image4.png"/><Relationship Id="rId4" Type="http://schemas.openxmlformats.org/officeDocument/2006/relationships/image" Target="media/image7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_rels/item6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6.xml"/></Relationships>
</file>

<file path=customXml/item1.xml><?xml version="1.0" encoding="utf-8"?>
<?mso-contentType ?>
<SharedContentType xmlns="Microsoft.SharePoint.Taxonomy.ContentTypeSync" SourceId="988052b1-3acc-48e6-b629-feae917c74d7" ContentTypeId="0x0101" PreviousValue="true"/>
</file>

<file path=customXml/item2.xml><?xml version="1.0" encoding="utf-8"?>
<?mso-contentType ?>
<spe:Receivers xmlns:spe="http://schemas.microsoft.com/sharepoint/events">
  <Receiver>
    <Name>Document ID Generator</Name>
    <Synchronization>Synchronous</Synchronization>
    <Type>10001</Type>
    <SequenceNumber>1000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10002</Type>
    <SequenceNumber>1001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10004</Type>
    <SequenceNumber>1002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10006</Type>
    <SequenceNumber>1003</SequenceNumber>
    <Url/>
    <Assembly>Microsoft.Office.DocumentManagement, Version=16.0.0.0, Culture=neutral, PublicKeyToken=71e9bce111e9429c</Assembly>
    <Class>Microsoft.Office.DocumentManagement.Internal.DocIdHandler</Class>
    <Data/>
    <Filter/>
  </Receiver>
</spe:Receiver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_dlc_DocId xmlns="b4be96da-69ff-438c-950f-3f3921697169">C7E6XQ7UKCZK-1828874228-23289</_dlc_DocId>
    <_dlc_DocIdUrl xmlns="b4be96da-69ff-438c-950f-3f3921697169">
      <Url>http://portal/sites/dats3/dcp/projetos/_layouts/15/DocIdRedir.aspx?ID=C7E6XQ7UKCZK-1828874228-23289</Url>
      <Description>C7E6XQ7UKCZK-1828874228-23289</Description>
    </_dlc_DocIdUrl>
    <Descri_x00e7__x00e3_o_x0020_da_x0020_Pasta xmlns="770e03b7-2e9f-49d8-9188-c0ecb9acbee3" xsi:nil="true"/>
    <Descri_x00e7__x00e3_o xmlns="b35aa516-8b0a-4138-9955-50e29acd6df1" xsi:nil="true"/>
    <RoutingRuleDescription xmlns="http://schemas.microsoft.com/sharepoint/v3" xsi:nil="true"/>
    <CategoryDescription xmlns="http://schemas.microsoft.com/sharepoint.v3" xsi:nil="true"/>
  </documentManagement>
</p:properties>
</file>

<file path=customXml/item5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A2EDF7CA51E3374D9FA4D102273FB243" ma:contentTypeVersion="15" ma:contentTypeDescription="Criar um novo documento." ma:contentTypeScope="" ma:versionID="edec9143e3e30f1b7887b29f84b7adbf">
  <xsd:schema xmlns:xsd="http://www.w3.org/2001/XMLSchema" xmlns:xs="http://www.w3.org/2001/XMLSchema" xmlns:p="http://schemas.microsoft.com/office/2006/metadata/properties" xmlns:ns1="http://schemas.microsoft.com/sharepoint/v3" xmlns:ns2="b4be96da-69ff-438c-950f-3f3921697169" xmlns:ns3="b35aa516-8b0a-4138-9955-50e29acd6df1" xmlns:ns4="770e03b7-2e9f-49d8-9188-c0ecb9acbee3" xmlns:ns5="http://schemas.microsoft.com/sharepoint.v3" xmlns:ns6="3f5d445b-7927-406b-a8e8-a74f465592f6" targetNamespace="http://schemas.microsoft.com/office/2006/metadata/properties" ma:root="true" ma:fieldsID="1a8c2a1f9bb5cea64eb98cd0dcca125e" ns1:_="" ns2:_="" ns3:_="" ns4:_="" ns5:_="" ns6:_="">
    <xsd:import namespace="http://schemas.microsoft.com/sharepoint/v3"/>
    <xsd:import namespace="b4be96da-69ff-438c-950f-3f3921697169"/>
    <xsd:import namespace="b35aa516-8b0a-4138-9955-50e29acd6df1"/>
    <xsd:import namespace="770e03b7-2e9f-49d8-9188-c0ecb9acbee3"/>
    <xsd:import namespace="http://schemas.microsoft.com/sharepoint.v3"/>
    <xsd:import namespace="3f5d445b-7927-406b-a8e8-a74f465592f6"/>
    <xsd:element name="properties">
      <xsd:complexType>
        <xsd:sequence>
          <xsd:element name="documentManagement">
            <xsd:complexType>
              <xsd:all>
                <xsd:element ref="ns2:_dlc_DocId" minOccurs="0"/>
                <xsd:element ref="ns2:_dlc_DocIdUrl" minOccurs="0"/>
                <xsd:element ref="ns2:_dlc_DocIdPersistId" minOccurs="0"/>
                <xsd:element ref="ns3:Descri_x00e7__x00e3_o" minOccurs="0"/>
                <xsd:element ref="ns4:Descri_x00e7__x00e3_o_x0020_da_x0020_Pasta" minOccurs="0"/>
                <xsd:element ref="ns1:RoutingRuleDescription" minOccurs="0"/>
                <xsd:element ref="ns5:CategoryDescription" minOccurs="0"/>
                <xsd:element ref="ns6:SharedWithUser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RoutingRuleDescription" ma:index="13" nillable="true" ma:displayName="Descrição da Pasta" ma:description="Nova Pasta com descrição" ma:hidden="true" ma:internalName="RoutingRuleDescription" ma:readOnly="false">
      <xsd:simpleType>
        <xsd:restriction base="dms:Text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4be96da-69ff-438c-950f-3f3921697169" elementFormDefault="qualified">
    <xsd:import namespace="http://schemas.microsoft.com/office/2006/documentManagement/types"/>
    <xsd:import namespace="http://schemas.microsoft.com/office/infopath/2007/PartnerControls"/>
    <xsd:element name="_dlc_DocId" ma:index="8" nillable="true" ma:displayName="Valor do ID do Documento" ma:description="O valor do ID do documento atribuído a este item." ma:internalName="_dlc_DocId" ma:readOnly="true">
      <xsd:simpleType>
        <xsd:restriction base="dms:Text"/>
      </xsd:simpleType>
    </xsd:element>
    <xsd:element name="_dlc_DocIdUrl" ma:index="9" nillable="true" ma:displayName="ID do Documento" ma:description="Ligação permanente a este documento." ma:hidden="true" ma:internalName="_dlc_DocIdUrl" ma:readOnly="true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_dlc_DocIdPersistId" ma:index="10" nillable="true" ma:displayName="ID Persistente" ma:description="Manter ID ao adicionar." ma:hidden="true" ma:internalName="_dlc_DocIdPersistId" ma:readOnly="true">
      <xsd:simpleType>
        <xsd:restriction base="dms:Boolea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35aa516-8b0a-4138-9955-50e29acd6df1" elementFormDefault="qualified">
    <xsd:import namespace="http://schemas.microsoft.com/office/2006/documentManagement/types"/>
    <xsd:import namespace="http://schemas.microsoft.com/office/infopath/2007/PartnerControls"/>
    <xsd:element name="Descri_x00e7__x00e3_o" ma:index="11" nillable="true" ma:displayName="Descrição do Ficheiro" ma:internalName="Descri_x00e7__x00e3_o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70e03b7-2e9f-49d8-9188-c0ecb9acbee3" elementFormDefault="qualified">
    <xsd:import namespace="http://schemas.microsoft.com/office/2006/documentManagement/types"/>
    <xsd:import namespace="http://schemas.microsoft.com/office/infopath/2007/PartnerControls"/>
    <xsd:element name="Descri_x00e7__x00e3_o_x0020_da_x0020_Pasta" ma:index="12" nillable="true" ma:displayName="Descrição da Pasta" ma:internalName="Descri_x00e7__x00e3_o_x0020_da_x0020_Pasta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.v3" elementFormDefault="qualified">
    <xsd:import namespace="http://schemas.microsoft.com/office/2006/documentManagement/types"/>
    <xsd:import namespace="http://schemas.microsoft.com/office/infopath/2007/PartnerControls"/>
    <xsd:element name="CategoryDescription" ma:index="14" nillable="true" ma:displayName="Descrição" ma:description="A utilizar na biblioteca personalizada (Documentos e Pastas)." ma:internalName="CategoryDescription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f5d445b-7927-406b-a8e8-a74f465592f6" elementFormDefault="qualified">
    <xsd:import namespace="http://schemas.microsoft.com/office/2006/documentManagement/types"/>
    <xsd:import namespace="http://schemas.microsoft.com/office/infopath/2007/PartnerControls"/>
    <xsd:element name="SharedWithUsers" ma:index="15" nillable="true" ma:displayName="Partilhado Com" ma:description="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ú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6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4D1204F-0BB6-4402-8887-DBFABED8EDFE}">
  <ds:schemaRefs>
    <ds:schemaRef ds:uri="Microsoft.SharePoint.Taxonomy.ContentTypeSync"/>
  </ds:schemaRefs>
</ds:datastoreItem>
</file>

<file path=customXml/itemProps2.xml><?xml version="1.0" encoding="utf-8"?>
<ds:datastoreItem xmlns:ds="http://schemas.openxmlformats.org/officeDocument/2006/customXml" ds:itemID="{13DBC13F-E01B-4C4D-A3E5-4F9FA9A9D084}">
  <ds:schemaRefs>
    <ds:schemaRef ds:uri="http://schemas.microsoft.com/sharepoint/events"/>
  </ds:schemaRefs>
</ds:datastoreItem>
</file>

<file path=customXml/itemProps3.xml><?xml version="1.0" encoding="utf-8"?>
<ds:datastoreItem xmlns:ds="http://schemas.openxmlformats.org/officeDocument/2006/customXml" ds:itemID="{9ECFEC0C-5AB3-4D0A-BC08-15CAA64527C9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36A9F0F1-24B9-4670-9DD0-03C24F118DE2}">
  <ds:schemaRefs>
    <ds:schemaRef ds:uri="http://schemas.microsoft.com/office/2006/metadata/properties"/>
    <ds:schemaRef ds:uri="http://schemas.microsoft.com/office/infopath/2007/PartnerControls"/>
    <ds:schemaRef ds:uri="b4be96da-69ff-438c-950f-3f3921697169"/>
    <ds:schemaRef ds:uri="770e03b7-2e9f-49d8-9188-c0ecb9acbee3"/>
    <ds:schemaRef ds:uri="b35aa516-8b0a-4138-9955-50e29acd6df1"/>
    <ds:schemaRef ds:uri="http://schemas.microsoft.com/sharepoint/v3"/>
    <ds:schemaRef ds:uri="http://schemas.microsoft.com/sharepoint.v3"/>
  </ds:schemaRefs>
</ds:datastoreItem>
</file>

<file path=customXml/itemProps5.xml><?xml version="1.0" encoding="utf-8"?>
<ds:datastoreItem xmlns:ds="http://schemas.openxmlformats.org/officeDocument/2006/customXml" ds:itemID="{2DA6379C-0241-4421-8F61-CDEA60E83AAB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microsoft.com/sharepoint/v3"/>
    <ds:schemaRef ds:uri="b4be96da-69ff-438c-950f-3f3921697169"/>
    <ds:schemaRef ds:uri="b35aa516-8b0a-4138-9955-50e29acd6df1"/>
    <ds:schemaRef ds:uri="770e03b7-2e9f-49d8-9188-c0ecb9acbee3"/>
    <ds:schemaRef ds:uri="http://schemas.microsoft.com/sharepoint.v3"/>
    <ds:schemaRef ds:uri="3f5d445b-7927-406b-a8e8-a74f465592f6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6.xml><?xml version="1.0" encoding="utf-8"?>
<ds:datastoreItem xmlns:ds="http://schemas.openxmlformats.org/officeDocument/2006/customXml" ds:itemID="{420DD8A9-2FED-464C-ADA1-78415826B67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8EF68292</Template>
  <TotalTime>1</TotalTime>
  <Pages>3</Pages>
  <Words>323</Words>
  <Characters>1748</Characters>
  <Application>Microsoft Office Word</Application>
  <DocSecurity>0</DocSecurity>
  <Lines>14</Lines>
  <Paragraphs>4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2067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Tribunal de Contas</dc:creator>
  <cp:lastModifiedBy>Carlos Arede</cp:lastModifiedBy>
  <cp:revision>2</cp:revision>
  <cp:lastPrinted>2019-11-15T18:33:00Z</cp:lastPrinted>
  <dcterms:created xsi:type="dcterms:W3CDTF">2019-11-15T18:42:00Z</dcterms:created>
  <dcterms:modified xsi:type="dcterms:W3CDTF">2019-11-15T18:42:00Z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dlc_DocIdItemGuid">
    <vt:lpwstr>b5ec52d1-01c3-422f-820b-518745d1ffcd</vt:lpwstr>
  </property>
  <property fmtid="{D5CDD505-2E9C-101B-9397-08002B2CF9AE}" pid="3" name="ContentTypeId">
    <vt:lpwstr>0x010100A2EDF7CA51E3374D9FA4D102273FB243</vt:lpwstr>
  </property>
</Properties>
</file>